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7C53" w:rsidRPr="0096341C" w:rsidRDefault="00447C53" w:rsidP="00447C53">
      <w:pPr>
        <w:ind w:left="6237"/>
        <w:rPr>
          <w:snapToGrid w:val="0"/>
          <w:szCs w:val="24"/>
        </w:rPr>
      </w:pPr>
      <w:r w:rsidRPr="0096341C">
        <w:rPr>
          <w:snapToGrid w:val="0"/>
          <w:szCs w:val="24"/>
        </w:rPr>
        <w:t>Приложение № 3</w:t>
      </w:r>
    </w:p>
    <w:p w:rsidR="00447C53" w:rsidRPr="0096341C" w:rsidRDefault="00447C53" w:rsidP="00447C53">
      <w:pPr>
        <w:ind w:left="6237"/>
        <w:rPr>
          <w:snapToGrid w:val="0"/>
          <w:szCs w:val="24"/>
        </w:rPr>
      </w:pPr>
      <w:r>
        <w:rPr>
          <w:snapToGrid w:val="0"/>
          <w:szCs w:val="24"/>
        </w:rPr>
        <w:t>к Приказу П</w:t>
      </w:r>
      <w:r w:rsidRPr="0096341C">
        <w:rPr>
          <w:snapToGrid w:val="0"/>
          <w:szCs w:val="24"/>
        </w:rPr>
        <w:t xml:space="preserve">АО «ТГК-1» </w:t>
      </w:r>
    </w:p>
    <w:p w:rsidR="00447C53" w:rsidRPr="0096341C" w:rsidRDefault="00447C53" w:rsidP="00447C53">
      <w:pPr>
        <w:ind w:left="6237"/>
        <w:rPr>
          <w:snapToGrid w:val="0"/>
          <w:szCs w:val="24"/>
        </w:rPr>
      </w:pPr>
      <w:r w:rsidRPr="0096341C">
        <w:rPr>
          <w:snapToGrid w:val="0"/>
          <w:szCs w:val="24"/>
        </w:rPr>
        <w:t>от «___»_______2014 г. №_____</w:t>
      </w:r>
    </w:p>
    <w:p w:rsidR="00447C53" w:rsidRPr="0096341C" w:rsidRDefault="00447C53" w:rsidP="00447C53">
      <w:pPr>
        <w:ind w:left="6237"/>
        <w:rPr>
          <w:szCs w:val="24"/>
        </w:rPr>
      </w:pPr>
    </w:p>
    <w:p w:rsidR="00447C53" w:rsidRPr="0096341C" w:rsidRDefault="00447C53" w:rsidP="00447C53">
      <w:pPr>
        <w:ind w:left="6237"/>
        <w:rPr>
          <w:snapToGrid w:val="0"/>
          <w:szCs w:val="24"/>
        </w:rPr>
      </w:pPr>
      <w:r w:rsidRPr="0096341C">
        <w:rPr>
          <w:snapToGrid w:val="0"/>
          <w:szCs w:val="24"/>
        </w:rPr>
        <w:t>Приложение № 22</w:t>
      </w:r>
    </w:p>
    <w:p w:rsidR="00447C53" w:rsidRPr="0096341C" w:rsidRDefault="00447C53" w:rsidP="00447C53">
      <w:pPr>
        <w:ind w:left="6237"/>
        <w:rPr>
          <w:snapToGrid w:val="0"/>
          <w:szCs w:val="24"/>
        </w:rPr>
      </w:pPr>
      <w:r>
        <w:rPr>
          <w:snapToGrid w:val="0"/>
          <w:szCs w:val="24"/>
        </w:rPr>
        <w:t>к Приказу П</w:t>
      </w:r>
      <w:r w:rsidRPr="0096341C">
        <w:rPr>
          <w:snapToGrid w:val="0"/>
          <w:szCs w:val="24"/>
        </w:rPr>
        <w:t xml:space="preserve">АО «ТГК-1» </w:t>
      </w:r>
    </w:p>
    <w:p w:rsidR="00447C53" w:rsidRPr="0096341C" w:rsidRDefault="00447C53" w:rsidP="00447C53">
      <w:pPr>
        <w:ind w:left="6237"/>
        <w:rPr>
          <w:snapToGrid w:val="0"/>
          <w:szCs w:val="24"/>
        </w:rPr>
      </w:pPr>
      <w:r w:rsidRPr="0096341C">
        <w:rPr>
          <w:snapToGrid w:val="0"/>
          <w:szCs w:val="24"/>
        </w:rPr>
        <w:t>от 04. 06. 2013 г. № 65</w:t>
      </w:r>
    </w:p>
    <w:p w:rsidR="00447C53" w:rsidRPr="0096341C" w:rsidRDefault="00447C53" w:rsidP="00447C53">
      <w:pPr>
        <w:jc w:val="center"/>
        <w:rPr>
          <w:szCs w:val="24"/>
        </w:rPr>
      </w:pPr>
    </w:p>
    <w:p w:rsidR="00447C53" w:rsidRPr="0096341C" w:rsidRDefault="00447C53" w:rsidP="00447C53">
      <w:pPr>
        <w:jc w:val="center"/>
        <w:rPr>
          <w:szCs w:val="24"/>
        </w:rPr>
      </w:pPr>
    </w:p>
    <w:p w:rsidR="00447C53" w:rsidRPr="0096341C" w:rsidRDefault="00447C53" w:rsidP="00447C53">
      <w:pPr>
        <w:jc w:val="center"/>
        <w:rPr>
          <w:szCs w:val="24"/>
        </w:rPr>
      </w:pPr>
      <w:r w:rsidRPr="0096341C">
        <w:rPr>
          <w:szCs w:val="24"/>
        </w:rPr>
        <w:t>ДОГОВОР ПОДРЯДА №______</w:t>
      </w:r>
    </w:p>
    <w:p w:rsidR="00447C53" w:rsidRPr="0096341C" w:rsidRDefault="00447C53" w:rsidP="00447C53">
      <w:pPr>
        <w:jc w:val="center"/>
        <w:rPr>
          <w:szCs w:val="24"/>
        </w:rPr>
      </w:pPr>
      <w:r w:rsidRPr="0096341C">
        <w:rPr>
          <w:szCs w:val="24"/>
        </w:rPr>
        <w:t>(на выполнение строительно-монтажных работ)</w:t>
      </w:r>
    </w:p>
    <w:p w:rsidR="00447C53" w:rsidRPr="0096341C" w:rsidRDefault="00447C53" w:rsidP="00447C53">
      <w:pPr>
        <w:ind w:left="320" w:right="400"/>
        <w:jc w:val="center"/>
        <w:rPr>
          <w:szCs w:val="24"/>
        </w:rPr>
      </w:pPr>
    </w:p>
    <w:p w:rsidR="00447C53" w:rsidRPr="0096341C" w:rsidRDefault="00447C53" w:rsidP="00447C53">
      <w:pPr>
        <w:tabs>
          <w:tab w:val="right" w:pos="9071"/>
        </w:tabs>
        <w:rPr>
          <w:szCs w:val="24"/>
        </w:rPr>
      </w:pPr>
      <w:r w:rsidRPr="0096341C">
        <w:rPr>
          <w:i/>
          <w:szCs w:val="24"/>
        </w:rPr>
        <w:t xml:space="preserve">г. </w:t>
      </w:r>
      <w:r>
        <w:t>__________________</w:t>
      </w:r>
      <w:r w:rsidRPr="0096341C">
        <w:rPr>
          <w:noProof/>
          <w:szCs w:val="24"/>
        </w:rPr>
        <w:tab/>
        <w:t>«___»________ 20___</w:t>
      </w:r>
      <w:r w:rsidRPr="0096341C">
        <w:rPr>
          <w:szCs w:val="24"/>
        </w:rPr>
        <w:t xml:space="preserve"> г.</w:t>
      </w:r>
    </w:p>
    <w:p w:rsidR="00447C53" w:rsidRPr="0096341C" w:rsidRDefault="00447C53" w:rsidP="00447C53">
      <w:pPr>
        <w:rPr>
          <w:szCs w:val="24"/>
        </w:rPr>
      </w:pPr>
    </w:p>
    <w:p w:rsidR="00447C53" w:rsidRPr="0096341C" w:rsidRDefault="00447C53" w:rsidP="00447C53">
      <w:pPr>
        <w:ind w:firstLine="720"/>
        <w:jc w:val="both"/>
        <w:rPr>
          <w:szCs w:val="24"/>
        </w:rPr>
      </w:pPr>
      <w:r>
        <w:rPr>
          <w:szCs w:val="24"/>
        </w:rPr>
        <w:t>П</w:t>
      </w:r>
      <w:r w:rsidRPr="0096341C">
        <w:rPr>
          <w:szCs w:val="24"/>
        </w:rPr>
        <w:t xml:space="preserve">АО «ТГК-1», именуемое в дальнейшем  «Заказчик», в лице </w:t>
      </w:r>
      <w:r w:rsidRPr="00A80A9A">
        <w:t>заместителя генерального директора - дире</w:t>
      </w:r>
      <w:r w:rsidR="00CF60F6">
        <w:t>ктора филиала " Кольский" ПАО "</w:t>
      </w:r>
      <w:r w:rsidRPr="00A80A9A">
        <w:t>ТГК-1"</w:t>
      </w:r>
      <w:r w:rsidRPr="00EF466A">
        <w:t xml:space="preserve"> Назарова Станислава Валентиновича</w:t>
      </w:r>
      <w:r w:rsidRPr="0096341C">
        <w:rPr>
          <w:szCs w:val="24"/>
        </w:rPr>
        <w:t xml:space="preserve">, действующего на основании </w:t>
      </w:r>
      <w:r>
        <w:t>д</w:t>
      </w:r>
      <w:r w:rsidRPr="00EF466A">
        <w:t>оверенности № 743-2016 от 04 июля 2016 года</w:t>
      </w:r>
      <w:r w:rsidRPr="0096341C">
        <w:rPr>
          <w:szCs w:val="24"/>
        </w:rPr>
        <w:t>, с одной стороны, и ______________________________, именуемое в дальнейшем  «Подрядчик», в лице ________, действующего на основании ______________, с другой стороны (далее – Стороны), заключили настоящий Договор о нижеследующем:</w:t>
      </w:r>
    </w:p>
    <w:p w:rsidR="00447C53" w:rsidRPr="0096341C" w:rsidRDefault="00447C53" w:rsidP="00447C53">
      <w:pPr>
        <w:rPr>
          <w:szCs w:val="24"/>
        </w:rPr>
      </w:pPr>
    </w:p>
    <w:p w:rsidR="00447C53" w:rsidRPr="0096341C" w:rsidRDefault="00447C53" w:rsidP="00447C53">
      <w:pPr>
        <w:pStyle w:val="1"/>
        <w:spacing w:line="240" w:lineRule="auto"/>
        <w:rPr>
          <w:szCs w:val="24"/>
        </w:rPr>
      </w:pPr>
      <w:r w:rsidRPr="0096341C">
        <w:rPr>
          <w:b w:val="0"/>
          <w:szCs w:val="24"/>
        </w:rPr>
        <w:t>ТЕРМИНЫ И ОПРЕДЕЛЕНИЯ</w:t>
      </w:r>
    </w:p>
    <w:p w:rsidR="00447C53" w:rsidRPr="0096341C" w:rsidRDefault="00447C53" w:rsidP="00447C53">
      <w:pPr>
        <w:jc w:val="both"/>
        <w:rPr>
          <w:szCs w:val="24"/>
        </w:rPr>
      </w:pPr>
      <w:r w:rsidRPr="0096341C">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96341C">
        <w:rPr>
          <w:rStyle w:val="af"/>
          <w:b w:val="0"/>
          <w:bCs/>
          <w:szCs w:val="24"/>
        </w:rPr>
        <w:t xml:space="preserve"> </w:t>
      </w:r>
    </w:p>
    <w:p w:rsidR="00447C53" w:rsidRPr="0096341C" w:rsidRDefault="00447C53" w:rsidP="00447C53">
      <w:pPr>
        <w:spacing w:before="120"/>
        <w:jc w:val="both"/>
        <w:rPr>
          <w:szCs w:val="24"/>
        </w:rPr>
      </w:pPr>
      <w:r w:rsidRPr="0096341C">
        <w:rPr>
          <w:szCs w:val="24"/>
        </w:rPr>
        <w:t>Работы – все работы (весь объем работ), подлежащие выполнению Подрядчиком в соответствии с условиями настоящего Договора.</w:t>
      </w:r>
    </w:p>
    <w:p w:rsidR="00447C53" w:rsidRPr="0096341C" w:rsidRDefault="00447C53" w:rsidP="00447C53">
      <w:pPr>
        <w:spacing w:before="120"/>
        <w:jc w:val="both"/>
        <w:rPr>
          <w:szCs w:val="24"/>
        </w:rPr>
      </w:pPr>
      <w:r w:rsidRPr="0096341C">
        <w:rPr>
          <w:szCs w:val="24"/>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447C53" w:rsidRPr="0096341C" w:rsidRDefault="00447C53" w:rsidP="00447C53">
      <w:pPr>
        <w:spacing w:before="120"/>
        <w:jc w:val="both"/>
        <w:rPr>
          <w:szCs w:val="24"/>
        </w:rPr>
      </w:pPr>
      <w:r w:rsidRPr="0096341C">
        <w:rPr>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447C53" w:rsidRPr="0096341C" w:rsidRDefault="00447C53" w:rsidP="00447C53">
      <w:pPr>
        <w:spacing w:before="120"/>
        <w:jc w:val="both"/>
        <w:rPr>
          <w:i/>
          <w:szCs w:val="24"/>
        </w:rPr>
      </w:pPr>
      <w:r w:rsidRPr="0096341C">
        <w:rPr>
          <w:i/>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447C53" w:rsidRPr="0096341C" w:rsidRDefault="00447C53" w:rsidP="00447C53">
      <w:pPr>
        <w:spacing w:before="120"/>
        <w:jc w:val="both"/>
        <w:rPr>
          <w:i/>
          <w:szCs w:val="24"/>
        </w:rPr>
      </w:pPr>
      <w:r w:rsidRPr="0096341C">
        <w:rPr>
          <w:i/>
          <w:szCs w:val="24"/>
        </w:rPr>
        <w:t xml:space="preserve">Объект – </w:t>
      </w:r>
      <w:r w:rsidRPr="00C52E7F">
        <w:t>Мурманская область, Кольский район,</w:t>
      </w:r>
      <w:r w:rsidRPr="00EF466A">
        <w:t xml:space="preserve"> Серебрянская ГЭС-2 (ГЭС-16), КТСГЭС филиала «Кольский» ПАО «ТГК-1».</w:t>
      </w:r>
      <w:r w:rsidRPr="0096341C">
        <w:rPr>
          <w:i/>
          <w:szCs w:val="24"/>
        </w:rPr>
        <w:t>.</w:t>
      </w:r>
    </w:p>
    <w:p w:rsidR="00447C53" w:rsidRPr="0096341C" w:rsidRDefault="00447C53" w:rsidP="00447C53">
      <w:pPr>
        <w:spacing w:before="120"/>
        <w:jc w:val="both"/>
        <w:rPr>
          <w:szCs w:val="24"/>
        </w:rPr>
      </w:pPr>
      <w:r w:rsidRPr="0096341C">
        <w:rPr>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447C53" w:rsidRPr="0096341C" w:rsidRDefault="00447C53" w:rsidP="00447C53">
      <w:pPr>
        <w:spacing w:before="120"/>
        <w:jc w:val="both"/>
        <w:rPr>
          <w:i/>
          <w:szCs w:val="24"/>
        </w:rPr>
      </w:pPr>
      <w:r w:rsidRPr="0096341C">
        <w:rPr>
          <w:i/>
          <w:szCs w:val="24"/>
        </w:rPr>
        <w:t xml:space="preserve">Проектные работы или проектирование - это комплекс работ по проведению обследования, инженерных изысканий, подготовке проектной, рабочей и сметной документации для строительства (нового строительства, расширения, реконструкции, технического перевооружения) зданий и сооружений. </w:t>
      </w:r>
    </w:p>
    <w:p w:rsidR="00447C53" w:rsidRPr="0096341C" w:rsidRDefault="00447C53" w:rsidP="00447C53">
      <w:pPr>
        <w:spacing w:before="120"/>
        <w:jc w:val="both"/>
        <w:rPr>
          <w:szCs w:val="24"/>
        </w:rPr>
      </w:pPr>
      <w:r w:rsidRPr="0096341C">
        <w:rPr>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rsidR="00447C53" w:rsidRPr="0096341C" w:rsidRDefault="00447C53" w:rsidP="00447C53">
      <w:pPr>
        <w:spacing w:before="120"/>
        <w:jc w:val="both"/>
        <w:rPr>
          <w:szCs w:val="24"/>
        </w:rPr>
      </w:pPr>
      <w:r w:rsidRPr="0096341C">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rsidR="00447C53" w:rsidRPr="0096341C" w:rsidRDefault="00447C53" w:rsidP="00447C53">
      <w:pPr>
        <w:spacing w:before="120"/>
        <w:jc w:val="both"/>
        <w:rPr>
          <w:i/>
          <w:szCs w:val="24"/>
        </w:rPr>
      </w:pPr>
      <w:r w:rsidRPr="0096341C">
        <w:rPr>
          <w:bCs/>
          <w:i/>
          <w:szCs w:val="24"/>
        </w:rPr>
        <w:lastRenderedPageBreak/>
        <w:t>Ценник</w:t>
      </w:r>
      <w:r w:rsidRPr="0096341C">
        <w:rPr>
          <w:i/>
          <w:szCs w:val="24"/>
        </w:rPr>
        <w:t xml:space="preserve"> – нормативный документ, используемый по соглашению Сторон для определения стоимости Работ по нас</w:t>
      </w:r>
      <w:r>
        <w:rPr>
          <w:i/>
          <w:szCs w:val="24"/>
        </w:rPr>
        <w:t>тоящему Договору в соответствии</w:t>
      </w:r>
      <w:r w:rsidRPr="0096341C">
        <w:rPr>
          <w:i/>
          <w:szCs w:val="24"/>
        </w:rPr>
        <w:t xml:space="preserve"> ____. Применяемый документ (Ценник) указывается в смете.</w:t>
      </w:r>
    </w:p>
    <w:p w:rsidR="00447C53" w:rsidRPr="0096341C" w:rsidRDefault="00447C53" w:rsidP="00447C53">
      <w:pPr>
        <w:pStyle w:val="a9"/>
        <w:spacing w:before="120" w:line="240" w:lineRule="auto"/>
        <w:rPr>
          <w:i/>
          <w:szCs w:val="24"/>
        </w:rPr>
      </w:pPr>
      <w:r w:rsidRPr="0096341C">
        <w:rPr>
          <w:i/>
          <w:szCs w:val="24"/>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
    <w:p w:rsidR="00447C53" w:rsidRPr="0096341C" w:rsidRDefault="00447C53" w:rsidP="00447C53">
      <w:pPr>
        <w:pStyle w:val="a9"/>
        <w:spacing w:before="120" w:line="240" w:lineRule="auto"/>
        <w:rPr>
          <w:i/>
          <w:szCs w:val="24"/>
        </w:rPr>
      </w:pPr>
      <w:r w:rsidRPr="0096341C">
        <w:rPr>
          <w:i/>
          <w:szCs w:val="24"/>
        </w:rPr>
        <w:t>Качество выполненных ремонтных работ – характеристика организационно-технической деятельности Подрядчика (п. 2.9.31 СО 34.04.181-2003).</w:t>
      </w:r>
    </w:p>
    <w:p w:rsidR="00447C53" w:rsidRPr="0096341C" w:rsidRDefault="00447C53" w:rsidP="00447C53">
      <w:pPr>
        <w:pStyle w:val="a9"/>
        <w:spacing w:before="120" w:line="240" w:lineRule="auto"/>
        <w:rPr>
          <w:i/>
          <w:szCs w:val="24"/>
        </w:rPr>
      </w:pPr>
      <w:r w:rsidRPr="0096341C">
        <w:rPr>
          <w:i/>
          <w:szCs w:val="24"/>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
    <w:p w:rsidR="00447C53" w:rsidRPr="0096341C" w:rsidRDefault="00447C53" w:rsidP="00447C53">
      <w:pPr>
        <w:pStyle w:val="a9"/>
        <w:spacing w:before="120" w:line="240" w:lineRule="auto"/>
        <w:rPr>
          <w:i/>
          <w:szCs w:val="24"/>
        </w:rPr>
      </w:pPr>
      <w:r w:rsidRPr="0096341C">
        <w:rPr>
          <w:i/>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rsidR="00447C53" w:rsidRPr="0096341C" w:rsidRDefault="00447C53" w:rsidP="00447C53">
      <w:pPr>
        <w:pStyle w:val="a9"/>
        <w:spacing w:before="120" w:line="240" w:lineRule="auto"/>
        <w:rPr>
          <w:i/>
          <w:szCs w:val="24"/>
        </w:rPr>
      </w:pPr>
      <w:r w:rsidRPr="0096341C">
        <w:rPr>
          <w:i/>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
    <w:p w:rsidR="00447C53" w:rsidRPr="0096341C" w:rsidRDefault="00447C53" w:rsidP="00447C53">
      <w:pPr>
        <w:pStyle w:val="a9"/>
        <w:spacing w:before="120" w:line="240" w:lineRule="auto"/>
        <w:rPr>
          <w:szCs w:val="24"/>
          <w:lang w:val="ru-RU"/>
        </w:rPr>
      </w:pPr>
      <w:r w:rsidRPr="0096341C">
        <w:rPr>
          <w:szCs w:val="24"/>
        </w:rPr>
        <w:t xml:space="preserve">Сметная документация (Смета/Сметы) - </w:t>
      </w:r>
      <w:r w:rsidRPr="0096341C">
        <w:rPr>
          <w:i/>
          <w:szCs w:val="24"/>
        </w:rPr>
        <w:t>(документ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447C53" w:rsidRPr="0096341C" w:rsidRDefault="00447C53" w:rsidP="00447C53">
      <w:pPr>
        <w:jc w:val="both"/>
        <w:rPr>
          <w:szCs w:val="24"/>
        </w:rPr>
      </w:pPr>
    </w:p>
    <w:p w:rsidR="00447C53" w:rsidRPr="0096341C" w:rsidRDefault="00447C53" w:rsidP="00447C53">
      <w:pPr>
        <w:jc w:val="both"/>
        <w:rPr>
          <w:szCs w:val="24"/>
        </w:rPr>
      </w:pPr>
      <w:r w:rsidRPr="0096341C">
        <w:rPr>
          <w:szCs w:val="24"/>
        </w:rPr>
        <w:t>Сторона - Заказчик или Подрядчик.</w:t>
      </w:r>
    </w:p>
    <w:p w:rsidR="00447C53" w:rsidRPr="0096341C" w:rsidRDefault="00447C53" w:rsidP="00447C53">
      <w:pPr>
        <w:jc w:val="both"/>
        <w:rPr>
          <w:szCs w:val="24"/>
        </w:rPr>
      </w:pPr>
    </w:p>
    <w:p w:rsidR="00447C53" w:rsidRPr="0096341C" w:rsidRDefault="00447C53" w:rsidP="00447C53">
      <w:pPr>
        <w:jc w:val="both"/>
        <w:rPr>
          <w:szCs w:val="24"/>
        </w:rPr>
      </w:pPr>
      <w:r w:rsidRPr="0096341C">
        <w:rPr>
          <w:szCs w:val="24"/>
        </w:rPr>
        <w:t>Стороны - совместно Заказчик и Подрядчик.</w:t>
      </w:r>
    </w:p>
    <w:p w:rsidR="00447C53" w:rsidRPr="0096341C" w:rsidRDefault="00447C53" w:rsidP="00447C53">
      <w:pPr>
        <w:jc w:val="both"/>
        <w:rPr>
          <w:szCs w:val="24"/>
        </w:rPr>
      </w:pPr>
    </w:p>
    <w:p w:rsidR="00447C53" w:rsidRPr="0096341C" w:rsidRDefault="00447C53" w:rsidP="00447C53">
      <w:pPr>
        <w:jc w:val="both"/>
        <w:rPr>
          <w:i/>
          <w:szCs w:val="24"/>
        </w:rPr>
      </w:pPr>
      <w:r w:rsidRPr="0096341C">
        <w:rPr>
          <w:i/>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rsidR="00447C53" w:rsidRPr="0096341C" w:rsidRDefault="00447C53" w:rsidP="00447C53">
      <w:pPr>
        <w:jc w:val="both"/>
        <w:rPr>
          <w:szCs w:val="24"/>
        </w:rPr>
      </w:pPr>
    </w:p>
    <w:p w:rsidR="00447C53" w:rsidRDefault="00447C53" w:rsidP="00447C53">
      <w:pPr>
        <w:pStyle w:val="a9"/>
        <w:spacing w:before="120" w:line="240" w:lineRule="auto"/>
        <w:rPr>
          <w:szCs w:val="24"/>
          <w:lang w:val="en-US"/>
        </w:rPr>
      </w:pPr>
      <w:r w:rsidRPr="0096341C">
        <w:rPr>
          <w:szCs w:val="24"/>
        </w:rPr>
        <w:t xml:space="preserve">Экономия </w:t>
      </w:r>
      <w:r w:rsidRPr="0096341C">
        <w:rPr>
          <w:szCs w:val="24"/>
          <w:lang w:val="ru-RU"/>
        </w:rPr>
        <w:t>П</w:t>
      </w:r>
      <w:r w:rsidRPr="0096341C">
        <w:rPr>
          <w:szCs w:val="24"/>
        </w:rPr>
        <w:t>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rsidR="00447C53" w:rsidRPr="0096341C" w:rsidRDefault="00447C53" w:rsidP="00447C53">
      <w:pPr>
        <w:jc w:val="both"/>
        <w:rPr>
          <w:szCs w:val="24"/>
        </w:rPr>
      </w:pPr>
    </w:p>
    <w:p w:rsidR="00447C53" w:rsidRPr="00836524" w:rsidRDefault="00447C53" w:rsidP="00447C53">
      <w:pPr>
        <w:pStyle w:val="ad"/>
        <w:numPr>
          <w:ilvl w:val="0"/>
          <w:numId w:val="1"/>
        </w:numPr>
        <w:tabs>
          <w:tab w:val="left" w:pos="5670"/>
        </w:tabs>
        <w:rPr>
          <w:rFonts w:ascii="Times New Roman" w:hAnsi="Times New Roman"/>
          <w:b/>
          <w:sz w:val="24"/>
          <w:szCs w:val="24"/>
        </w:rPr>
      </w:pPr>
      <w:r w:rsidRPr="00836524">
        <w:rPr>
          <w:rFonts w:ascii="Times New Roman" w:hAnsi="Times New Roman"/>
          <w:b/>
          <w:sz w:val="24"/>
          <w:szCs w:val="24"/>
        </w:rPr>
        <w:t>ПРЕДМЕТ ДОГОВОРА</w:t>
      </w:r>
    </w:p>
    <w:p w:rsidR="00447C53" w:rsidRPr="0096341C" w:rsidRDefault="00447C53" w:rsidP="00447C53">
      <w:pPr>
        <w:numPr>
          <w:ilvl w:val="1"/>
          <w:numId w:val="1"/>
        </w:numPr>
        <w:tabs>
          <w:tab w:val="num" w:pos="1418"/>
        </w:tabs>
        <w:ind w:left="0" w:firstLine="709"/>
        <w:jc w:val="both"/>
        <w:rPr>
          <w:szCs w:val="24"/>
        </w:rPr>
      </w:pPr>
      <w:r w:rsidRPr="0096341C">
        <w:rPr>
          <w:szCs w:val="24"/>
        </w:rPr>
        <w:t xml:space="preserve"> Заказчик поручает, а Подрядчик, в счет оговоренной статьей</w:t>
      </w:r>
      <w:r w:rsidRPr="0096341C">
        <w:rPr>
          <w:noProof/>
          <w:szCs w:val="24"/>
        </w:rPr>
        <w:t xml:space="preserve"> 2</w:t>
      </w:r>
      <w:r w:rsidRPr="0096341C">
        <w:rPr>
          <w:szCs w:val="24"/>
        </w:rPr>
        <w:t xml:space="preserve"> настоящего Договора цены, обязуется выполнить на свой риск, </w:t>
      </w:r>
      <w:r w:rsidRPr="0096341C">
        <w:rPr>
          <w:i/>
          <w:szCs w:val="24"/>
        </w:rPr>
        <w:t>собственными и/или привлеченными</w:t>
      </w:r>
      <w:r w:rsidRPr="0096341C">
        <w:rPr>
          <w:szCs w:val="24"/>
        </w:rPr>
        <w:t xml:space="preserve"> силами </w:t>
      </w:r>
      <w:r w:rsidRPr="0096341C">
        <w:rPr>
          <w:bCs/>
          <w:szCs w:val="24"/>
        </w:rPr>
        <w:t>Работы</w:t>
      </w:r>
      <w:r w:rsidRPr="0096341C">
        <w:rPr>
          <w:szCs w:val="24"/>
        </w:rPr>
        <w:t xml:space="preserve"> (строительно-монтажные работы </w:t>
      </w:r>
      <w:r w:rsidRPr="0096341C">
        <w:rPr>
          <w:i/>
          <w:szCs w:val="24"/>
        </w:rPr>
        <w:t>на Объекте</w:t>
      </w:r>
      <w:r w:rsidRPr="0096341C">
        <w:rPr>
          <w:szCs w:val="24"/>
        </w:rPr>
        <w:t xml:space="preserve">) </w:t>
      </w:r>
      <w:r>
        <w:t>"</w:t>
      </w:r>
      <w:r w:rsidRPr="00EF466A">
        <w:t>ГЭС-16: Модернизация дамбы эрозионного цирка земляной плотины</w:t>
      </w:r>
      <w:r>
        <w:t>"</w:t>
      </w:r>
      <w:r w:rsidRPr="0096341C">
        <w:rPr>
          <w:szCs w:val="24"/>
        </w:rPr>
        <w:t xml:space="preserve"> в соответствии с Техническим заданием (Приложение №1 к настоящему Договору), предоставленным Заказчиком.</w:t>
      </w:r>
    </w:p>
    <w:p w:rsidR="00447C53" w:rsidRPr="0096341C" w:rsidRDefault="00447C53" w:rsidP="00447C53">
      <w:pPr>
        <w:pStyle w:val="a9"/>
        <w:numPr>
          <w:ilvl w:val="1"/>
          <w:numId w:val="1"/>
        </w:numPr>
        <w:tabs>
          <w:tab w:val="num" w:pos="0"/>
          <w:tab w:val="num" w:pos="1418"/>
        </w:tabs>
        <w:spacing w:line="240" w:lineRule="auto"/>
        <w:ind w:left="0" w:firstLine="709"/>
        <w:rPr>
          <w:szCs w:val="24"/>
        </w:rPr>
      </w:pPr>
      <w:r w:rsidRPr="0096341C">
        <w:rPr>
          <w:szCs w:val="24"/>
        </w:rPr>
        <w:lastRenderedPageBreak/>
        <w:t>Заказчик обязуется принять результат Работ и оплатить его согласно условиям настоящего Договора.</w:t>
      </w:r>
    </w:p>
    <w:p w:rsidR="00447C53" w:rsidRPr="0096341C" w:rsidRDefault="00447C53" w:rsidP="00447C53">
      <w:pPr>
        <w:pStyle w:val="a9"/>
        <w:numPr>
          <w:ilvl w:val="1"/>
          <w:numId w:val="1"/>
        </w:numPr>
        <w:tabs>
          <w:tab w:val="num" w:pos="0"/>
        </w:tabs>
        <w:spacing w:line="240" w:lineRule="auto"/>
        <w:ind w:left="0" w:firstLine="709"/>
        <w:rPr>
          <w:szCs w:val="24"/>
        </w:rPr>
      </w:pPr>
      <w:r w:rsidRPr="0096341C">
        <w:rPr>
          <w:szCs w:val="24"/>
        </w:rPr>
        <w:t>Условия Договора являются обязательными для исполнения Сторонами.</w:t>
      </w:r>
    </w:p>
    <w:p w:rsidR="00447C53" w:rsidRPr="0096341C" w:rsidRDefault="00447C53" w:rsidP="00447C53">
      <w:pPr>
        <w:pStyle w:val="a9"/>
        <w:numPr>
          <w:ilvl w:val="1"/>
          <w:numId w:val="1"/>
        </w:numPr>
        <w:tabs>
          <w:tab w:val="num" w:pos="1418"/>
        </w:tabs>
        <w:spacing w:line="240" w:lineRule="auto"/>
        <w:ind w:left="0" w:firstLine="709"/>
        <w:rPr>
          <w:szCs w:val="24"/>
        </w:rPr>
      </w:pPr>
      <w:r w:rsidRPr="0096341C">
        <w:rPr>
          <w:szCs w:val="24"/>
        </w:rPr>
        <w:t>Подрядчик обязуется выполнить Работы, указанные в п. 1.1 Договора,  в следующие сроки:</w:t>
      </w:r>
    </w:p>
    <w:p w:rsidR="00447C53" w:rsidRPr="0096341C" w:rsidRDefault="00447C53" w:rsidP="00447C53">
      <w:pPr>
        <w:pStyle w:val="a9"/>
        <w:spacing w:line="240" w:lineRule="auto"/>
        <w:ind w:left="709"/>
        <w:rPr>
          <w:szCs w:val="24"/>
        </w:rPr>
      </w:pPr>
      <w:r w:rsidRPr="0096341C">
        <w:rPr>
          <w:szCs w:val="24"/>
        </w:rPr>
        <w:t>Дата начала Работ:</w:t>
      </w:r>
      <w:r>
        <w:t xml:space="preserve"> </w:t>
      </w:r>
      <w:r w:rsidRPr="006D1DD6">
        <w:t>с момента заключения договора</w:t>
      </w:r>
      <w:r w:rsidRPr="00EF466A">
        <w:t>, но не ранее «01» октября 2016 г.</w:t>
      </w:r>
    </w:p>
    <w:p w:rsidR="00447C53" w:rsidRPr="0096341C" w:rsidRDefault="00447C53" w:rsidP="00447C53">
      <w:pPr>
        <w:pStyle w:val="a9"/>
        <w:spacing w:line="240" w:lineRule="auto"/>
        <w:ind w:left="709"/>
        <w:rPr>
          <w:szCs w:val="24"/>
        </w:rPr>
      </w:pPr>
      <w:r w:rsidRPr="0096341C">
        <w:rPr>
          <w:szCs w:val="24"/>
        </w:rPr>
        <w:t xml:space="preserve">Дата окончания Работ: </w:t>
      </w:r>
      <w:r>
        <w:t>30.06.2017 г.</w:t>
      </w:r>
    </w:p>
    <w:p w:rsidR="00447C53" w:rsidRPr="0096341C" w:rsidRDefault="00447C53" w:rsidP="00447C53">
      <w:pPr>
        <w:pStyle w:val="a9"/>
        <w:spacing w:line="240" w:lineRule="auto"/>
        <w:rPr>
          <w:i/>
          <w:szCs w:val="24"/>
          <w:lang w:val="ru-RU"/>
        </w:rPr>
      </w:pPr>
      <w:r w:rsidRPr="0096341C">
        <w:rPr>
          <w:szCs w:val="24"/>
          <w:lang w:val="ru-RU"/>
        </w:rPr>
        <w:tab/>
      </w:r>
      <w:r w:rsidRPr="0096341C">
        <w:rPr>
          <w:i/>
          <w:szCs w:val="24"/>
          <w:lang w:val="ru-RU"/>
        </w:rPr>
        <w:t xml:space="preserve">Работы выполняются Подрядчиком в соответствии Графиком </w:t>
      </w:r>
      <w:r w:rsidR="00BC3BBB">
        <w:rPr>
          <w:i/>
          <w:szCs w:val="24"/>
          <w:lang w:val="ru-RU"/>
        </w:rPr>
        <w:t xml:space="preserve">производства Работ (Приложение  № </w:t>
      </w:r>
      <w:r>
        <w:t>2</w:t>
      </w:r>
      <w:r w:rsidRPr="0096341C">
        <w:rPr>
          <w:i/>
          <w:szCs w:val="24"/>
          <w:lang w:val="ru-RU"/>
        </w:rPr>
        <w:t xml:space="preserve"> к Договору). </w:t>
      </w:r>
    </w:p>
    <w:p w:rsidR="00447C53" w:rsidRPr="0096341C" w:rsidRDefault="00447C53" w:rsidP="00447C53">
      <w:pPr>
        <w:pStyle w:val="a9"/>
        <w:spacing w:line="240" w:lineRule="auto"/>
        <w:rPr>
          <w:i/>
          <w:szCs w:val="24"/>
          <w:lang w:val="ru-RU"/>
        </w:rPr>
      </w:pPr>
      <w:r w:rsidRPr="0096341C">
        <w:rPr>
          <w:i/>
          <w:szCs w:val="24"/>
          <w:lang w:val="ru-RU"/>
        </w:rPr>
        <w:t xml:space="preserve"> </w:t>
      </w:r>
      <w:r w:rsidRPr="0096341C">
        <w:rPr>
          <w:i/>
          <w:szCs w:val="24"/>
          <w:lang w:val="ru-RU"/>
        </w:rPr>
        <w:tab/>
      </w:r>
      <w:r w:rsidRPr="0096341C">
        <w:rPr>
          <w:i/>
          <w:szCs w:val="24"/>
        </w:rPr>
        <w:t>Сроки выполнения Работ могут быть изменены по соглашению Сторон.</w:t>
      </w:r>
    </w:p>
    <w:p w:rsidR="00447C53" w:rsidRPr="0096341C" w:rsidRDefault="00447C53" w:rsidP="00447C53">
      <w:pPr>
        <w:numPr>
          <w:ilvl w:val="1"/>
          <w:numId w:val="1"/>
        </w:numPr>
        <w:tabs>
          <w:tab w:val="num" w:pos="1134"/>
        </w:tabs>
        <w:ind w:left="0" w:firstLine="709"/>
        <w:jc w:val="both"/>
        <w:rPr>
          <w:i/>
          <w:szCs w:val="24"/>
          <w:lang w:val="x-none" w:eastAsia="x-none"/>
        </w:rPr>
      </w:pPr>
      <w:r w:rsidRPr="0096341C">
        <w:rPr>
          <w:szCs w:val="24"/>
          <w:lang w:val="x-none" w:eastAsia="x-none"/>
        </w:rPr>
        <w:t>Подрядчик имеет право с письменного согласия Заказчика для выполнения части Работ по настоящему Договору в объеме не превышающем</w:t>
      </w:r>
      <w:r w:rsidRPr="0096341C">
        <w:rPr>
          <w:i/>
          <w:szCs w:val="24"/>
          <w:lang w:val="x-none" w:eastAsia="x-none"/>
        </w:rPr>
        <w:t xml:space="preserve"> 30 % </w:t>
      </w:r>
      <w:r w:rsidRPr="0096341C">
        <w:rPr>
          <w:szCs w:val="24"/>
          <w:lang w:val="x-none" w:eastAsia="x-none"/>
        </w:rPr>
        <w:t xml:space="preserve">от общего объема Работ привлечь субподрядчика(-ов) при соблюдении условий, изложенных в п. </w:t>
      </w:r>
      <w:r w:rsidRPr="0096341C">
        <w:rPr>
          <w:szCs w:val="24"/>
          <w:lang w:eastAsia="x-none"/>
        </w:rPr>
        <w:t>3</w:t>
      </w:r>
      <w:r w:rsidRPr="0096341C">
        <w:rPr>
          <w:szCs w:val="24"/>
          <w:lang w:val="x-none" w:eastAsia="x-none"/>
        </w:rPr>
        <w:t>.</w:t>
      </w:r>
      <w:r w:rsidRPr="0096341C">
        <w:rPr>
          <w:szCs w:val="24"/>
          <w:lang w:eastAsia="x-none"/>
        </w:rPr>
        <w:t>2</w:t>
      </w:r>
      <w:r w:rsidRPr="0096341C">
        <w:rPr>
          <w:szCs w:val="24"/>
          <w:lang w:val="x-none" w:eastAsia="x-none"/>
        </w:rPr>
        <w:t>.</w:t>
      </w:r>
      <w:r w:rsidRPr="0096341C">
        <w:rPr>
          <w:szCs w:val="24"/>
          <w:lang w:eastAsia="x-none"/>
        </w:rPr>
        <w:t>6</w:t>
      </w:r>
      <w:r w:rsidRPr="0096341C">
        <w:rPr>
          <w:szCs w:val="24"/>
          <w:lang w:val="x-none" w:eastAsia="x-none"/>
        </w:rPr>
        <w:t xml:space="preserve"> настоящего Договора. При этом ответственность за качество произведенных таким(-ими) субподрядчиком(-ами) работ перед Заказчиком несет Подрядчик.</w:t>
      </w:r>
    </w:p>
    <w:p w:rsidR="00447C53" w:rsidRPr="0038409E" w:rsidRDefault="00447C53" w:rsidP="00447C53">
      <w:pPr>
        <w:pStyle w:val="a9"/>
        <w:numPr>
          <w:ilvl w:val="1"/>
          <w:numId w:val="1"/>
        </w:numPr>
        <w:tabs>
          <w:tab w:val="num" w:pos="0"/>
          <w:tab w:val="num" w:pos="1418"/>
        </w:tabs>
        <w:spacing w:line="240" w:lineRule="auto"/>
        <w:ind w:left="0" w:firstLine="709"/>
        <w:rPr>
          <w:szCs w:val="24"/>
        </w:rPr>
      </w:pPr>
      <w:r w:rsidRPr="0038409E">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447C53" w:rsidRPr="0038409E" w:rsidRDefault="00447C53" w:rsidP="00447C53">
      <w:pPr>
        <w:pStyle w:val="a9"/>
        <w:spacing w:line="240" w:lineRule="auto"/>
        <w:ind w:left="709"/>
        <w:rPr>
          <w:szCs w:val="24"/>
        </w:rPr>
      </w:pPr>
    </w:p>
    <w:p w:rsidR="00447C53" w:rsidRPr="00836524" w:rsidRDefault="00447C53" w:rsidP="00447C53">
      <w:pPr>
        <w:pStyle w:val="ad"/>
        <w:numPr>
          <w:ilvl w:val="0"/>
          <w:numId w:val="1"/>
        </w:numPr>
        <w:tabs>
          <w:tab w:val="left" w:pos="-1134"/>
        </w:tabs>
        <w:rPr>
          <w:rFonts w:ascii="Times New Roman" w:hAnsi="Times New Roman"/>
          <w:b/>
          <w:sz w:val="24"/>
          <w:szCs w:val="24"/>
        </w:rPr>
      </w:pPr>
      <w:r w:rsidRPr="00836524">
        <w:rPr>
          <w:rFonts w:ascii="Times New Roman" w:hAnsi="Times New Roman"/>
          <w:b/>
          <w:sz w:val="24"/>
          <w:szCs w:val="24"/>
        </w:rPr>
        <w:t>ЦЕНА ДОГОВОРА</w:t>
      </w:r>
    </w:p>
    <w:p w:rsidR="00447C53" w:rsidRPr="0096341C" w:rsidRDefault="00447C53" w:rsidP="00447C53">
      <w:pPr>
        <w:pStyle w:val="a9"/>
        <w:numPr>
          <w:ilvl w:val="1"/>
          <w:numId w:val="1"/>
        </w:numPr>
        <w:tabs>
          <w:tab w:val="num" w:pos="1134"/>
        </w:tabs>
        <w:spacing w:line="240" w:lineRule="auto"/>
        <w:ind w:left="0" w:firstLine="567"/>
        <w:rPr>
          <w:szCs w:val="24"/>
        </w:rPr>
      </w:pPr>
      <w:r w:rsidRPr="0096341C">
        <w:rPr>
          <w:szCs w:val="24"/>
        </w:rPr>
        <w:t>Цена настоящего Договора составляет _____(______), кроме того НДС _______(____). Всего с НДС ________(_______).</w:t>
      </w:r>
    </w:p>
    <w:p w:rsidR="00447C53" w:rsidRPr="0096341C" w:rsidRDefault="00447C53" w:rsidP="00447C53">
      <w:pPr>
        <w:pStyle w:val="a9"/>
        <w:spacing w:line="240" w:lineRule="auto"/>
        <w:ind w:firstLine="567"/>
        <w:rPr>
          <w:szCs w:val="24"/>
        </w:rPr>
      </w:pPr>
      <w:r w:rsidRPr="0096341C">
        <w:rPr>
          <w:szCs w:val="24"/>
        </w:rPr>
        <w:t xml:space="preserve">Цена Договора является твердой (неизменной) и представляет собой полную стоимость всего объема </w:t>
      </w:r>
      <w:r w:rsidRPr="0096341C">
        <w:rPr>
          <w:szCs w:val="24"/>
          <w:lang w:val="ru-RU"/>
        </w:rPr>
        <w:t>Р</w:t>
      </w:r>
      <w:r w:rsidRPr="0096341C">
        <w:rPr>
          <w:szCs w:val="24"/>
        </w:rPr>
        <w:t>абот по настоящему договору</w:t>
      </w:r>
      <w:r w:rsidRPr="0096341C">
        <w:rPr>
          <w:i/>
          <w:szCs w:val="24"/>
        </w:rPr>
        <w:t>. Цена договора является твердой даже если на момент  заключения  Договора  и подготовки проектной или рабочей документации исключена возможность  определить полный объем Работ, необходимых для строительства Объекта.</w:t>
      </w:r>
    </w:p>
    <w:p w:rsidR="00447C53" w:rsidRPr="0096341C" w:rsidRDefault="00447C53" w:rsidP="00447C53">
      <w:pPr>
        <w:pStyle w:val="a9"/>
        <w:tabs>
          <w:tab w:val="left" w:pos="1134"/>
          <w:tab w:val="num" w:pos="3960"/>
        </w:tabs>
        <w:spacing w:line="240" w:lineRule="auto"/>
        <w:rPr>
          <w:b/>
          <w:szCs w:val="24"/>
        </w:rPr>
      </w:pPr>
      <w:r w:rsidRPr="0096341C">
        <w:rPr>
          <w:szCs w:val="24"/>
        </w:rPr>
        <w:tab/>
      </w:r>
      <w:r w:rsidRPr="0096341C">
        <w:rPr>
          <w:b/>
          <w:szCs w:val="24"/>
        </w:rPr>
        <w:t xml:space="preserve">Цена настоящего Договора складывается:   </w:t>
      </w:r>
    </w:p>
    <w:p w:rsidR="00447C53" w:rsidRPr="0096341C" w:rsidRDefault="00447C53" w:rsidP="00447C53">
      <w:pPr>
        <w:tabs>
          <w:tab w:val="left" w:pos="567"/>
        </w:tabs>
        <w:jc w:val="both"/>
        <w:rPr>
          <w:i/>
          <w:szCs w:val="24"/>
        </w:rPr>
      </w:pPr>
      <w:r w:rsidRPr="0096341C">
        <w:rPr>
          <w:i/>
          <w:szCs w:val="24"/>
        </w:rPr>
        <w:tab/>
        <w:t>2.1.1. из  стоимости Работ, выполняемых Подрядчиком по Договору. Стоимость Работ определяется на основании Смет, являющихся приложениями к Договору (далее - Смета), в размер</w:t>
      </w:r>
      <w:r>
        <w:rPr>
          <w:i/>
          <w:szCs w:val="24"/>
        </w:rPr>
        <w:t>е</w:t>
      </w:r>
      <w:r w:rsidRPr="0096341C">
        <w:rPr>
          <w:i/>
          <w:szCs w:val="24"/>
        </w:rPr>
        <w:t xml:space="preserve"> _____ . </w:t>
      </w:r>
    </w:p>
    <w:p w:rsidR="00447C53" w:rsidRPr="0096341C" w:rsidRDefault="00447C53" w:rsidP="00447C53">
      <w:pPr>
        <w:tabs>
          <w:tab w:val="left" w:pos="567"/>
        </w:tabs>
        <w:jc w:val="both"/>
        <w:rPr>
          <w:i/>
          <w:szCs w:val="24"/>
        </w:rPr>
      </w:pPr>
      <w:r w:rsidRPr="0096341C">
        <w:rPr>
          <w:i/>
          <w:szCs w:val="24"/>
        </w:rPr>
        <w:tab/>
        <w:t>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r w:rsidRPr="0096341C">
        <w:rPr>
          <w:szCs w:val="24"/>
        </w:rPr>
        <w:t xml:space="preserve">, </w:t>
      </w:r>
      <w:r w:rsidRPr="0096341C">
        <w:rPr>
          <w:i/>
          <w:szCs w:val="24"/>
        </w:rPr>
        <w:t>утвержденных в Сметах.</w:t>
      </w:r>
    </w:p>
    <w:p w:rsidR="00447C53" w:rsidRPr="0096341C" w:rsidRDefault="00447C53" w:rsidP="00447C53">
      <w:pPr>
        <w:tabs>
          <w:tab w:val="left" w:pos="567"/>
        </w:tabs>
        <w:jc w:val="both"/>
        <w:rPr>
          <w:i/>
          <w:szCs w:val="24"/>
        </w:rPr>
      </w:pPr>
      <w:r w:rsidRPr="0096341C">
        <w:rPr>
          <w:i/>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 w:rsidR="00447C53" w:rsidRPr="0096341C" w:rsidRDefault="00447C53" w:rsidP="00447C53">
      <w:pPr>
        <w:pStyle w:val="a9"/>
        <w:numPr>
          <w:ilvl w:val="1"/>
          <w:numId w:val="1"/>
        </w:numPr>
        <w:tabs>
          <w:tab w:val="left" w:pos="1134"/>
          <w:tab w:val="num" w:pos="1380"/>
        </w:tabs>
        <w:spacing w:line="240" w:lineRule="auto"/>
        <w:ind w:left="0" w:firstLine="567"/>
        <w:rPr>
          <w:szCs w:val="24"/>
        </w:rPr>
      </w:pPr>
      <w:r w:rsidRPr="0096341C">
        <w:rPr>
          <w:szCs w:val="24"/>
        </w:rPr>
        <w:t xml:space="preserve">Существенное изменение обстоятельств, из которых Стороны исходили при заключении </w:t>
      </w:r>
      <w:r w:rsidRPr="0038409E">
        <w:rPr>
          <w:szCs w:val="24"/>
        </w:rPr>
        <w:t>Договора (</w:t>
      </w:r>
      <w:hyperlink r:id="rId7" w:history="1">
        <w:r w:rsidRPr="0038409E">
          <w:rPr>
            <w:rStyle w:val="af0"/>
            <w:color w:val="auto"/>
            <w:szCs w:val="24"/>
            <w:u w:val="none"/>
          </w:rPr>
          <w:t>статья 451</w:t>
        </w:r>
      </w:hyperlink>
      <w:r w:rsidRPr="0038409E">
        <w:rPr>
          <w:szCs w:val="24"/>
        </w:rPr>
        <w:t xml:space="preserve"> ГК </w:t>
      </w:r>
      <w:r w:rsidRPr="0096341C">
        <w:rPr>
          <w:szCs w:val="24"/>
        </w:rPr>
        <w:t>РФ), не является основанием для пересмотра Цены настоящего Договора.</w:t>
      </w:r>
    </w:p>
    <w:p w:rsidR="00447C53" w:rsidRPr="0096341C" w:rsidRDefault="00447C53" w:rsidP="00447C53">
      <w:pPr>
        <w:pStyle w:val="a9"/>
        <w:numPr>
          <w:ilvl w:val="1"/>
          <w:numId w:val="1"/>
        </w:numPr>
        <w:tabs>
          <w:tab w:val="left" w:pos="1134"/>
          <w:tab w:val="num" w:pos="1380"/>
        </w:tabs>
        <w:spacing w:line="240" w:lineRule="auto"/>
        <w:ind w:left="0" w:firstLine="567"/>
        <w:rPr>
          <w:i/>
          <w:szCs w:val="24"/>
        </w:rPr>
      </w:pPr>
      <w:r>
        <w:rPr>
          <w:i/>
          <w:szCs w:val="24"/>
          <w:lang w:val="ru-RU"/>
        </w:rPr>
        <w:t xml:space="preserve"> </w:t>
      </w:r>
      <w:r w:rsidRPr="0096341C">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447C53" w:rsidRPr="0096341C" w:rsidRDefault="00447C53" w:rsidP="00447C53">
      <w:pPr>
        <w:pStyle w:val="a9"/>
        <w:numPr>
          <w:ilvl w:val="1"/>
          <w:numId w:val="1"/>
        </w:numPr>
        <w:tabs>
          <w:tab w:val="left" w:pos="1134"/>
          <w:tab w:val="num" w:pos="1380"/>
        </w:tabs>
        <w:spacing w:line="240" w:lineRule="auto"/>
        <w:ind w:left="0" w:firstLine="567"/>
        <w:rPr>
          <w:i/>
          <w:szCs w:val="24"/>
        </w:rPr>
      </w:pPr>
      <w:r>
        <w:rPr>
          <w:i/>
          <w:szCs w:val="24"/>
          <w:lang w:val="ru-RU"/>
        </w:rPr>
        <w:t xml:space="preserve"> </w:t>
      </w:r>
      <w:r w:rsidRPr="0096341C">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rsidR="00447C53" w:rsidRPr="0096341C" w:rsidRDefault="00447C53" w:rsidP="00447C53">
      <w:pPr>
        <w:pStyle w:val="a9"/>
        <w:numPr>
          <w:ilvl w:val="1"/>
          <w:numId w:val="1"/>
        </w:numPr>
        <w:tabs>
          <w:tab w:val="left" w:pos="1134"/>
          <w:tab w:val="num" w:pos="1380"/>
        </w:tabs>
        <w:spacing w:line="240" w:lineRule="auto"/>
        <w:ind w:left="0" w:firstLine="567"/>
        <w:rPr>
          <w:szCs w:val="24"/>
        </w:rPr>
      </w:pPr>
      <w:r>
        <w:rPr>
          <w:szCs w:val="24"/>
          <w:lang w:val="ru-RU"/>
        </w:rPr>
        <w:lastRenderedPageBreak/>
        <w:t xml:space="preserve"> </w:t>
      </w:r>
      <w:r w:rsidRPr="0096341C">
        <w:rPr>
          <w:szCs w:val="24"/>
        </w:rPr>
        <w:t xml:space="preserve">Заказчик вправе потребовать уменьшения Цены </w:t>
      </w:r>
      <w:r w:rsidRPr="0096341C">
        <w:rPr>
          <w:szCs w:val="24"/>
          <w:lang w:val="ru-RU"/>
        </w:rPr>
        <w:t>Договора</w:t>
      </w:r>
      <w:r w:rsidRPr="0096341C">
        <w:rPr>
          <w:szCs w:val="24"/>
        </w:rPr>
        <w:t xml:space="preserve"> в случае уменьшения объема работ, выявленного как в ходе </w:t>
      </w:r>
      <w:r w:rsidRPr="0096341C">
        <w:rPr>
          <w:szCs w:val="24"/>
          <w:lang w:val="ru-RU"/>
        </w:rPr>
        <w:t>исполнения Договора</w:t>
      </w:r>
      <w:r w:rsidRPr="0096341C">
        <w:rPr>
          <w:szCs w:val="24"/>
        </w:rPr>
        <w:t>, так и до начала</w:t>
      </w:r>
      <w:r w:rsidRPr="0096341C">
        <w:rPr>
          <w:szCs w:val="24"/>
          <w:lang w:val="ru-RU"/>
        </w:rPr>
        <w:t xml:space="preserve"> исполнения Договора</w:t>
      </w:r>
      <w:r w:rsidRPr="0096341C">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96341C">
        <w:rPr>
          <w:szCs w:val="24"/>
          <w:lang w:val="ru-RU"/>
        </w:rPr>
        <w:t>Договора</w:t>
      </w:r>
      <w:r w:rsidRPr="0096341C">
        <w:rPr>
          <w:szCs w:val="24"/>
        </w:rPr>
        <w:t xml:space="preserve"> определяется Заказчиком в одностороннем порядке, о чем выдается уведомление, подписываемое Заказчиком. Цена </w:t>
      </w:r>
      <w:r w:rsidRPr="0096341C">
        <w:rPr>
          <w:szCs w:val="24"/>
          <w:lang w:val="ru-RU"/>
        </w:rPr>
        <w:t>Договора</w:t>
      </w:r>
      <w:r w:rsidRPr="0096341C">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p>
    <w:p w:rsidR="00447C53" w:rsidRPr="0096341C" w:rsidRDefault="00447C53" w:rsidP="00447C53">
      <w:pPr>
        <w:pStyle w:val="a9"/>
        <w:numPr>
          <w:ilvl w:val="1"/>
          <w:numId w:val="1"/>
        </w:numPr>
        <w:tabs>
          <w:tab w:val="left" w:pos="1134"/>
          <w:tab w:val="num" w:pos="1380"/>
        </w:tabs>
        <w:spacing w:line="240" w:lineRule="auto"/>
        <w:ind w:left="0" w:firstLine="567"/>
        <w:rPr>
          <w:szCs w:val="24"/>
        </w:rPr>
      </w:pPr>
      <w:r>
        <w:rPr>
          <w:szCs w:val="24"/>
          <w:lang w:val="ru-RU"/>
        </w:rPr>
        <w:t xml:space="preserve"> </w:t>
      </w:r>
      <w:r w:rsidRPr="0096341C">
        <w:rPr>
          <w:szCs w:val="24"/>
        </w:rPr>
        <w:t xml:space="preserve">В случае несогласия Подрядчика с уменьшением объема подлежащих выполнению работ и снижением Цены </w:t>
      </w:r>
      <w:r w:rsidRPr="0096341C">
        <w:rPr>
          <w:szCs w:val="24"/>
          <w:lang w:val="ru-RU"/>
        </w:rPr>
        <w:t>Договора</w:t>
      </w:r>
      <w:r w:rsidRPr="0096341C">
        <w:rPr>
          <w:szCs w:val="24"/>
        </w:rPr>
        <w:t xml:space="preserve">, он вправе требовать в судебном порядке возмещения убытков, вызванных необоснованным уменьшением Цены </w:t>
      </w:r>
      <w:r w:rsidRPr="0096341C">
        <w:rPr>
          <w:szCs w:val="24"/>
          <w:lang w:val="ru-RU"/>
        </w:rPr>
        <w:t>Договора</w:t>
      </w:r>
      <w:r w:rsidRPr="0096341C">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rsidR="00447C53" w:rsidRPr="0096341C" w:rsidRDefault="00447C53" w:rsidP="00447C53">
      <w:pPr>
        <w:pStyle w:val="a9"/>
        <w:numPr>
          <w:ilvl w:val="1"/>
          <w:numId w:val="1"/>
        </w:numPr>
        <w:tabs>
          <w:tab w:val="left" w:pos="1134"/>
          <w:tab w:val="num" w:pos="1380"/>
        </w:tabs>
        <w:spacing w:line="240" w:lineRule="auto"/>
        <w:ind w:left="0" w:firstLine="567"/>
        <w:rPr>
          <w:szCs w:val="24"/>
        </w:rPr>
      </w:pPr>
      <w:r>
        <w:rPr>
          <w:szCs w:val="24"/>
          <w:lang w:val="ru-RU"/>
        </w:rPr>
        <w:t xml:space="preserve"> </w:t>
      </w:r>
      <w:r w:rsidRPr="0096341C">
        <w:rPr>
          <w:szCs w:val="24"/>
        </w:rPr>
        <w:t xml:space="preserve">Заказчик вправе в соответствии с </w:t>
      </w:r>
      <w:hyperlink r:id="rId8" w:history="1">
        <w:r w:rsidRPr="0096341C">
          <w:rPr>
            <w:rStyle w:val="af0"/>
            <w:color w:val="auto"/>
            <w:szCs w:val="24"/>
            <w:u w:val="none"/>
          </w:rPr>
          <w:t>пунктом 1 статьи 744</w:t>
        </w:r>
      </w:hyperlink>
      <w:r w:rsidRPr="0096341C">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96341C">
        <w:rPr>
          <w:szCs w:val="24"/>
          <w:lang w:val="ru-RU"/>
        </w:rPr>
        <w:t>Договора</w:t>
      </w:r>
      <w:r w:rsidRPr="0096341C">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rsidR="00447C53" w:rsidRPr="0096341C" w:rsidRDefault="00447C53" w:rsidP="00447C53">
      <w:pPr>
        <w:pStyle w:val="a9"/>
        <w:numPr>
          <w:ilvl w:val="1"/>
          <w:numId w:val="1"/>
        </w:numPr>
        <w:tabs>
          <w:tab w:val="left" w:pos="1134"/>
          <w:tab w:val="num" w:pos="1380"/>
        </w:tabs>
        <w:spacing w:line="240" w:lineRule="auto"/>
        <w:ind w:left="0" w:firstLine="567"/>
        <w:rPr>
          <w:szCs w:val="24"/>
        </w:rPr>
      </w:pPr>
      <w:r>
        <w:rPr>
          <w:szCs w:val="24"/>
          <w:lang w:val="ru-RU"/>
        </w:rPr>
        <w:t xml:space="preserve"> </w:t>
      </w:r>
      <w:r w:rsidRPr="0096341C">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96341C">
        <w:rPr>
          <w:szCs w:val="24"/>
          <w:lang w:val="ru-RU"/>
        </w:rPr>
        <w:t>Договора</w:t>
      </w:r>
      <w:r w:rsidRPr="0096341C">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rsidR="00447C53" w:rsidRPr="0096341C" w:rsidRDefault="00447C53" w:rsidP="00447C53">
      <w:pPr>
        <w:pStyle w:val="a9"/>
        <w:numPr>
          <w:ilvl w:val="1"/>
          <w:numId w:val="1"/>
        </w:numPr>
        <w:tabs>
          <w:tab w:val="left" w:pos="1134"/>
          <w:tab w:val="num" w:pos="1380"/>
        </w:tabs>
        <w:spacing w:line="240" w:lineRule="auto"/>
        <w:ind w:left="0" w:firstLine="567"/>
        <w:rPr>
          <w:szCs w:val="24"/>
        </w:rPr>
      </w:pPr>
      <w:r>
        <w:rPr>
          <w:szCs w:val="24"/>
          <w:lang w:val="ru-RU"/>
        </w:rPr>
        <w:t xml:space="preserve"> </w:t>
      </w:r>
      <w:r w:rsidRPr="0096341C">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9" w:history="1">
        <w:r w:rsidRPr="0096341C">
          <w:rPr>
            <w:rStyle w:val="af0"/>
            <w:color w:val="auto"/>
            <w:szCs w:val="24"/>
            <w:u w:val="none"/>
          </w:rPr>
          <w:t>статей 709</w:t>
        </w:r>
      </w:hyperlink>
      <w:r w:rsidRPr="0096341C">
        <w:rPr>
          <w:szCs w:val="24"/>
        </w:rPr>
        <w:t xml:space="preserve"> и </w:t>
      </w:r>
      <w:hyperlink r:id="rId10" w:history="1">
        <w:r w:rsidRPr="0096341C">
          <w:rPr>
            <w:rStyle w:val="af0"/>
            <w:color w:val="auto"/>
            <w:szCs w:val="24"/>
            <w:u w:val="none"/>
          </w:rPr>
          <w:t>744</w:t>
        </w:r>
      </w:hyperlink>
      <w:r w:rsidRPr="0096341C">
        <w:rPr>
          <w:szCs w:val="24"/>
        </w:rPr>
        <w:t xml:space="preserve"> ГК РФ.</w:t>
      </w:r>
    </w:p>
    <w:p w:rsidR="00466738" w:rsidRPr="00466738" w:rsidRDefault="00447C53" w:rsidP="00466738">
      <w:pPr>
        <w:pStyle w:val="a9"/>
        <w:numPr>
          <w:ilvl w:val="1"/>
          <w:numId w:val="1"/>
        </w:numPr>
        <w:tabs>
          <w:tab w:val="num" w:pos="0"/>
          <w:tab w:val="left" w:pos="1134"/>
          <w:tab w:val="num" w:pos="1380"/>
        </w:tabs>
        <w:spacing w:line="240" w:lineRule="auto"/>
        <w:ind w:left="0" w:firstLine="567"/>
        <w:rPr>
          <w:szCs w:val="24"/>
        </w:rPr>
      </w:pPr>
      <w:r>
        <w:rPr>
          <w:szCs w:val="24"/>
          <w:lang w:val="ru-RU"/>
        </w:rPr>
        <w:t xml:space="preserve"> </w:t>
      </w:r>
      <w:r w:rsidRPr="008A6CCA">
        <w:rPr>
          <w:szCs w:val="24"/>
          <w:lang w:val="ru-RU"/>
        </w:rPr>
        <w:t xml:space="preserve"> </w:t>
      </w:r>
      <w:r w:rsidRPr="0096341C">
        <w:rPr>
          <w:szCs w:val="24"/>
        </w:rPr>
        <w:t>Общая стоимость выполненных по настоящему Договору Работ не может превышать стоимость, установленную п.2.1., и включает расходы Подрядчика, связанные с качественным, досрочным и (или) своевременным выполнением Работ.</w:t>
      </w:r>
    </w:p>
    <w:p w:rsidR="00447C53" w:rsidRPr="00466738" w:rsidRDefault="00447C53" w:rsidP="00466738">
      <w:pPr>
        <w:pStyle w:val="a9"/>
        <w:numPr>
          <w:ilvl w:val="1"/>
          <w:numId w:val="1"/>
        </w:numPr>
        <w:tabs>
          <w:tab w:val="num" w:pos="0"/>
          <w:tab w:val="left" w:pos="1134"/>
          <w:tab w:val="num" w:pos="1380"/>
        </w:tabs>
        <w:spacing w:line="240" w:lineRule="auto"/>
        <w:ind w:left="0" w:firstLine="567"/>
        <w:rPr>
          <w:szCs w:val="24"/>
        </w:rPr>
      </w:pPr>
      <w:r w:rsidRPr="00466738">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rsidR="00447C53" w:rsidRPr="0096341C" w:rsidRDefault="00447C53" w:rsidP="00447C53">
      <w:pPr>
        <w:pStyle w:val="a9"/>
        <w:tabs>
          <w:tab w:val="num" w:pos="567"/>
        </w:tabs>
        <w:spacing w:line="240" w:lineRule="auto"/>
        <w:ind w:firstLine="567"/>
        <w:rPr>
          <w:szCs w:val="24"/>
        </w:rPr>
      </w:pPr>
      <w:r w:rsidRPr="0096341C">
        <w:rPr>
          <w:szCs w:val="24"/>
        </w:rPr>
        <w:t>2.</w:t>
      </w:r>
      <w:r w:rsidR="00466738">
        <w:rPr>
          <w:szCs w:val="24"/>
          <w:lang w:val="ru-RU"/>
        </w:rPr>
        <w:t>12</w:t>
      </w:r>
      <w:r w:rsidRPr="0096341C">
        <w:rPr>
          <w:szCs w:val="24"/>
        </w:rPr>
        <w:t>. 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rsidR="00447C53" w:rsidRPr="0096341C" w:rsidRDefault="00447C53" w:rsidP="00447C53">
      <w:pPr>
        <w:pStyle w:val="a9"/>
        <w:tabs>
          <w:tab w:val="num" w:pos="567"/>
        </w:tabs>
        <w:spacing w:line="240" w:lineRule="auto"/>
        <w:ind w:firstLine="567"/>
        <w:rPr>
          <w:szCs w:val="24"/>
        </w:rPr>
      </w:pPr>
      <w:r w:rsidRPr="0096341C">
        <w:rPr>
          <w:szCs w:val="24"/>
        </w:rPr>
        <w:t>2.</w:t>
      </w:r>
      <w:r w:rsidRPr="0096341C">
        <w:rPr>
          <w:szCs w:val="24"/>
          <w:lang w:val="ru-RU"/>
        </w:rPr>
        <w:t>1</w:t>
      </w:r>
      <w:r w:rsidR="00466738">
        <w:rPr>
          <w:szCs w:val="24"/>
          <w:lang w:val="ru-RU"/>
        </w:rPr>
        <w:t>3</w:t>
      </w:r>
      <w:r w:rsidRPr="0096341C">
        <w:rPr>
          <w:szCs w:val="24"/>
        </w:rPr>
        <w:t>. 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96341C">
        <w:rPr>
          <w:szCs w:val="24"/>
          <w:lang w:val="ru-RU"/>
        </w:rPr>
        <w:t xml:space="preserve"> в порядке, установленном Договором</w:t>
      </w:r>
      <w:r w:rsidRPr="0096341C">
        <w:rPr>
          <w:szCs w:val="24"/>
        </w:rPr>
        <w:t xml:space="preserve">. </w:t>
      </w:r>
    </w:p>
    <w:p w:rsidR="00447C53" w:rsidRPr="0096341C" w:rsidRDefault="00447C53" w:rsidP="00447C53">
      <w:pPr>
        <w:pStyle w:val="a9"/>
        <w:tabs>
          <w:tab w:val="left" w:pos="1134"/>
        </w:tabs>
        <w:spacing w:line="240" w:lineRule="auto"/>
        <w:ind w:left="567"/>
        <w:rPr>
          <w:szCs w:val="24"/>
        </w:rPr>
      </w:pPr>
      <w:r w:rsidRPr="0096341C">
        <w:rPr>
          <w:szCs w:val="24"/>
        </w:rPr>
        <w:t>2.</w:t>
      </w:r>
      <w:r w:rsidR="00466738">
        <w:rPr>
          <w:szCs w:val="24"/>
          <w:lang w:val="ru-RU"/>
        </w:rPr>
        <w:t>14</w:t>
      </w:r>
      <w:r w:rsidRPr="0096341C">
        <w:rPr>
          <w:szCs w:val="24"/>
        </w:rPr>
        <w:t xml:space="preserve">. </w:t>
      </w:r>
      <w:r w:rsidRPr="008A6CCA">
        <w:rPr>
          <w:szCs w:val="24"/>
          <w:lang w:val="ru-RU"/>
        </w:rPr>
        <w:t xml:space="preserve"> </w:t>
      </w:r>
      <w:r w:rsidRPr="0096341C">
        <w:rPr>
          <w:szCs w:val="24"/>
        </w:rPr>
        <w:t>Заказчик вправе требовать уменьшения стоимости Работ:</w:t>
      </w:r>
    </w:p>
    <w:p w:rsidR="00447C53" w:rsidRPr="0096341C" w:rsidRDefault="00447C53" w:rsidP="00447C53">
      <w:pPr>
        <w:tabs>
          <w:tab w:val="left" w:pos="1134"/>
        </w:tabs>
        <w:ind w:firstLine="567"/>
        <w:jc w:val="both"/>
        <w:rPr>
          <w:szCs w:val="24"/>
        </w:rPr>
      </w:pPr>
      <w:r w:rsidRPr="0096341C">
        <w:rPr>
          <w:szCs w:val="24"/>
        </w:rPr>
        <w:lastRenderedPageBreak/>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447C53" w:rsidRPr="0096341C" w:rsidRDefault="00447C53" w:rsidP="00447C53">
      <w:pPr>
        <w:tabs>
          <w:tab w:val="left" w:pos="1134"/>
        </w:tabs>
        <w:ind w:firstLine="567"/>
        <w:jc w:val="both"/>
        <w:rPr>
          <w:szCs w:val="24"/>
        </w:rPr>
      </w:pPr>
      <w:r w:rsidRPr="0096341C">
        <w:rPr>
          <w:szCs w:val="24"/>
        </w:rPr>
        <w:t>б) в иных случаях необоснованного увеличения стоимости и объемов выполненных Работ и Расходов.</w:t>
      </w:r>
    </w:p>
    <w:p w:rsidR="00447C53" w:rsidRPr="0096341C" w:rsidRDefault="00447C53" w:rsidP="00447C53">
      <w:pPr>
        <w:tabs>
          <w:tab w:val="left" w:pos="1134"/>
        </w:tabs>
        <w:ind w:firstLine="567"/>
        <w:jc w:val="both"/>
        <w:rPr>
          <w:szCs w:val="24"/>
        </w:rPr>
      </w:pPr>
      <w:r w:rsidRPr="0096341C">
        <w:rPr>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rsidR="00447C53" w:rsidRPr="0096341C" w:rsidRDefault="00466738" w:rsidP="00447C53">
      <w:pPr>
        <w:tabs>
          <w:tab w:val="left" w:pos="1134"/>
        </w:tabs>
        <w:ind w:firstLine="567"/>
        <w:jc w:val="both"/>
        <w:rPr>
          <w:szCs w:val="24"/>
        </w:rPr>
      </w:pPr>
      <w:r>
        <w:rPr>
          <w:szCs w:val="24"/>
        </w:rPr>
        <w:t>2.14</w:t>
      </w:r>
      <w:r w:rsidR="00447C53" w:rsidRPr="0096341C">
        <w:rPr>
          <w:szCs w:val="24"/>
        </w:rPr>
        <w:t>.1. Заказчик вправе требовать уменьшения стоимости Работ:</w:t>
      </w:r>
    </w:p>
    <w:p w:rsidR="00447C53" w:rsidRPr="0096341C" w:rsidRDefault="00447C53" w:rsidP="00447C53">
      <w:pPr>
        <w:tabs>
          <w:tab w:val="left" w:pos="1134"/>
        </w:tabs>
        <w:ind w:firstLine="567"/>
        <w:jc w:val="both"/>
        <w:rPr>
          <w:szCs w:val="24"/>
        </w:rPr>
      </w:pPr>
      <w:r w:rsidRPr="0096341C">
        <w:rPr>
          <w:szCs w:val="24"/>
        </w:rPr>
        <w:t>а) в случае использования Подрядчиком без согласования с Заказчиком материалов более низкого качества;</w:t>
      </w:r>
    </w:p>
    <w:p w:rsidR="00447C53" w:rsidRPr="0096341C" w:rsidRDefault="00447C53" w:rsidP="00447C53">
      <w:pPr>
        <w:tabs>
          <w:tab w:val="left" w:pos="1134"/>
        </w:tabs>
        <w:ind w:firstLine="567"/>
        <w:jc w:val="both"/>
        <w:rPr>
          <w:szCs w:val="24"/>
        </w:rPr>
      </w:pPr>
      <w:r w:rsidRPr="0096341C">
        <w:rPr>
          <w:szCs w:val="24"/>
        </w:rPr>
        <w:t>б) в случае нарушения срока, качества и (или) иных условий выполнения Работ, влияющих на их стоимость.</w:t>
      </w:r>
    </w:p>
    <w:p w:rsidR="00447C53" w:rsidRPr="0096341C" w:rsidRDefault="00466738" w:rsidP="00447C53">
      <w:pPr>
        <w:ind w:left="80" w:firstLine="567"/>
        <w:jc w:val="both"/>
        <w:rPr>
          <w:szCs w:val="24"/>
        </w:rPr>
      </w:pPr>
      <w:r>
        <w:rPr>
          <w:szCs w:val="24"/>
        </w:rPr>
        <w:t>2.15</w:t>
      </w:r>
      <w:r w:rsidR="00447C53" w:rsidRPr="0096341C">
        <w:rPr>
          <w:szCs w:val="24"/>
        </w:rPr>
        <w:t>. Если принятые Работы, указанные в п. 2.15. настоящего Договора, оплачены Заказчиком, Заказчик вправе по своему усмотрению:</w:t>
      </w:r>
    </w:p>
    <w:p w:rsidR="00447C53" w:rsidRPr="0096341C" w:rsidRDefault="00447C53" w:rsidP="00447C53">
      <w:pPr>
        <w:ind w:firstLine="567"/>
        <w:jc w:val="both"/>
        <w:rPr>
          <w:szCs w:val="24"/>
        </w:rPr>
      </w:pPr>
      <w:r w:rsidRPr="0096341C">
        <w:rPr>
          <w:szCs w:val="24"/>
        </w:rPr>
        <w:t>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2.15 настоящего договора, в порядке, установленном п. 2.16.1 настоящего договора. После такой корректировки акт считается подписанным Сторонами в новой редакции;</w:t>
      </w:r>
    </w:p>
    <w:p w:rsidR="00447C53" w:rsidRPr="0096341C" w:rsidRDefault="00447C53" w:rsidP="00447C53">
      <w:pPr>
        <w:ind w:firstLine="567"/>
        <w:jc w:val="both"/>
        <w:rPr>
          <w:szCs w:val="24"/>
        </w:rPr>
      </w:pPr>
      <w:r w:rsidRPr="0096341C">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447C53" w:rsidRPr="0096341C" w:rsidRDefault="00466738" w:rsidP="00447C53">
      <w:pPr>
        <w:ind w:firstLine="567"/>
        <w:jc w:val="both"/>
        <w:rPr>
          <w:szCs w:val="24"/>
        </w:rPr>
      </w:pPr>
      <w:r>
        <w:rPr>
          <w:szCs w:val="24"/>
        </w:rPr>
        <w:t>2.</w:t>
      </w:r>
      <w:r w:rsidR="00447C53" w:rsidRPr="0096341C">
        <w:rPr>
          <w:szCs w:val="24"/>
        </w:rPr>
        <w:t>1</w:t>
      </w:r>
      <w:r>
        <w:rPr>
          <w:szCs w:val="24"/>
        </w:rPr>
        <w:t>5</w:t>
      </w:r>
      <w:r w:rsidR="00447C53" w:rsidRPr="0096341C">
        <w:rPr>
          <w:szCs w:val="24"/>
        </w:rPr>
        <w:t>.</w:t>
      </w:r>
      <w:r>
        <w:rPr>
          <w:szCs w:val="24"/>
        </w:rPr>
        <w:t>1</w:t>
      </w:r>
      <w:r w:rsidR="00447C53" w:rsidRPr="0096341C">
        <w:rPr>
          <w:szCs w:val="24"/>
        </w:rPr>
        <w:t xml:space="preserve"> Комиссия для установления факта, указанного в п. 2.15 настоящего договора, включает представителей Заказчика и Подрядчика.</w:t>
      </w:r>
    </w:p>
    <w:p w:rsidR="00447C53" w:rsidRPr="0096341C" w:rsidRDefault="00447C53" w:rsidP="00447C53">
      <w:pPr>
        <w:pStyle w:val="a9"/>
        <w:tabs>
          <w:tab w:val="left" w:pos="567"/>
        </w:tabs>
        <w:spacing w:line="240" w:lineRule="auto"/>
        <w:ind w:firstLine="567"/>
        <w:rPr>
          <w:szCs w:val="24"/>
        </w:rPr>
      </w:pPr>
      <w:r w:rsidRPr="0096341C">
        <w:rPr>
          <w:szCs w:val="24"/>
        </w:rPr>
        <w:t>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w:t>
      </w:r>
      <w:r w:rsidRPr="0096341C">
        <w:rPr>
          <w:szCs w:val="24"/>
          <w:lang w:val="ru-RU"/>
        </w:rPr>
        <w:t>5</w:t>
      </w:r>
      <w:r w:rsidRPr="0096341C">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w:t>
      </w:r>
    </w:p>
    <w:p w:rsidR="00447C53" w:rsidRPr="0096341C" w:rsidRDefault="00447C53" w:rsidP="00447C53">
      <w:pPr>
        <w:pStyle w:val="a9"/>
        <w:tabs>
          <w:tab w:val="left" w:pos="567"/>
        </w:tabs>
        <w:spacing w:line="240" w:lineRule="auto"/>
        <w:ind w:firstLine="709"/>
        <w:rPr>
          <w:szCs w:val="24"/>
        </w:rPr>
      </w:pPr>
      <w:r w:rsidRPr="0096341C">
        <w:rPr>
          <w:szCs w:val="24"/>
        </w:rPr>
        <w:t>2.</w:t>
      </w:r>
      <w:r w:rsidR="00466738">
        <w:rPr>
          <w:szCs w:val="24"/>
          <w:lang w:val="ru-RU"/>
        </w:rPr>
        <w:t>16</w:t>
      </w:r>
      <w:r w:rsidRPr="0096341C">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rsidR="00447C53" w:rsidRPr="0096341C" w:rsidRDefault="00447C53" w:rsidP="00447C53">
      <w:pPr>
        <w:tabs>
          <w:tab w:val="left" w:pos="1134"/>
        </w:tabs>
        <w:ind w:firstLine="567"/>
        <w:jc w:val="both"/>
        <w:rPr>
          <w:szCs w:val="24"/>
        </w:rPr>
      </w:pPr>
      <w:r w:rsidRPr="0096341C">
        <w:rPr>
          <w:szCs w:val="24"/>
        </w:rPr>
        <w:t xml:space="preserve">полученная подрядчиком экономия подлежит распределению между сторонами в следующем соотношении: Заказчику </w:t>
      </w:r>
      <w:r w:rsidRPr="0038409E">
        <w:rPr>
          <w:i/>
          <w:szCs w:val="24"/>
        </w:rPr>
        <w:t>90 %</w:t>
      </w:r>
      <w:r w:rsidRPr="0096341C">
        <w:rPr>
          <w:szCs w:val="24"/>
        </w:rPr>
        <w:t xml:space="preserve">, Подрядчику </w:t>
      </w:r>
      <w:r w:rsidRPr="0038409E">
        <w:rPr>
          <w:i/>
          <w:szCs w:val="24"/>
        </w:rPr>
        <w:t>10 %</w:t>
      </w:r>
      <w:r w:rsidRPr="0096341C">
        <w:rPr>
          <w:szCs w:val="24"/>
        </w:rPr>
        <w:t xml:space="preserve">. </w:t>
      </w:r>
    </w:p>
    <w:p w:rsidR="00447C53" w:rsidRPr="0096341C" w:rsidRDefault="00466738" w:rsidP="00447C53">
      <w:pPr>
        <w:pStyle w:val="ad"/>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2.17</w:t>
      </w:r>
      <w:r w:rsidR="00447C53" w:rsidRPr="0096341C">
        <w:rPr>
          <w:rFonts w:ascii="Times New Roman" w:hAnsi="Times New Roman"/>
          <w:sz w:val="24"/>
          <w:szCs w:val="24"/>
          <w:lang w:eastAsia="ru-RU"/>
        </w:rPr>
        <w:t xml:space="preserve">. Заказчик вправе в одностороннем порядке  вносить корректировки в сроки выполнения Работ </w:t>
      </w:r>
      <w:r w:rsidR="00447C53" w:rsidRPr="0096341C">
        <w:rPr>
          <w:rFonts w:ascii="Times New Roman" w:hAnsi="Times New Roman"/>
          <w:i/>
          <w:sz w:val="24"/>
          <w:szCs w:val="24"/>
          <w:lang w:eastAsia="ru-RU"/>
        </w:rPr>
        <w:t>при корректировках инвестиционных программ, программ ремонта оборудования (ЗиС, ТПиР, эксплуатации и пр.)</w:t>
      </w:r>
      <w:r w:rsidR="00447C53" w:rsidRPr="0096341C">
        <w:rPr>
          <w:rFonts w:ascii="Times New Roman" w:hAnsi="Times New Roman"/>
          <w:sz w:val="24"/>
          <w:szCs w:val="24"/>
          <w:lang w:eastAsia="ru-RU"/>
        </w:rPr>
        <w:t xml:space="preserve"> при условии соблюдения требований к объективно необходимым срокам, необходимым для технологического процесса</w:t>
      </w:r>
      <w:r w:rsidR="00447C53" w:rsidRPr="0096341C">
        <w:rPr>
          <w:rFonts w:ascii="Times New Roman" w:hAnsi="Times New Roman"/>
          <w:b/>
          <w:sz w:val="24"/>
          <w:szCs w:val="24"/>
          <w:lang w:eastAsia="ru-RU"/>
        </w:rPr>
        <w:t>,</w:t>
      </w:r>
      <w:r w:rsidR="00447C53" w:rsidRPr="0096341C">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447C53" w:rsidRPr="0096341C" w:rsidRDefault="00447C53" w:rsidP="00447C53">
      <w:pPr>
        <w:pStyle w:val="ab"/>
        <w:widowControl/>
        <w:spacing w:line="240" w:lineRule="auto"/>
        <w:rPr>
          <w:szCs w:val="24"/>
        </w:rPr>
      </w:pPr>
      <w:r w:rsidRPr="0096341C">
        <w:rPr>
          <w:szCs w:val="24"/>
        </w:rPr>
        <w:t>2.1</w:t>
      </w:r>
      <w:r w:rsidR="00466738">
        <w:rPr>
          <w:szCs w:val="24"/>
        </w:rPr>
        <w:t>8</w:t>
      </w:r>
      <w:r w:rsidRPr="0096341C">
        <w:rPr>
          <w:szCs w:val="24"/>
        </w:rPr>
        <w:t>. По письменному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rsidR="00447C53" w:rsidRPr="0096341C" w:rsidRDefault="00447C53" w:rsidP="00447C53">
      <w:pPr>
        <w:ind w:firstLine="709"/>
        <w:jc w:val="both"/>
        <w:rPr>
          <w:i/>
          <w:szCs w:val="24"/>
        </w:rPr>
      </w:pPr>
      <w:r w:rsidRPr="0096341C">
        <w:rPr>
          <w:i/>
          <w:szCs w:val="24"/>
        </w:rPr>
        <w:t>2.</w:t>
      </w:r>
      <w:r w:rsidR="00466738">
        <w:rPr>
          <w:i/>
          <w:szCs w:val="24"/>
        </w:rPr>
        <w:t>19</w:t>
      </w:r>
      <w:r w:rsidRPr="0096341C">
        <w:rPr>
          <w:i/>
          <w:szCs w:val="24"/>
        </w:rPr>
        <w:t>. В случае включения в Смету лимитированных затрат по нормам соответствующих сборников, в актах выполненных работ лимитированные затраты учитываются по норме, независимо от факта возведения временных зданий и сооружений и периода (зимний период/ летний период).</w:t>
      </w:r>
    </w:p>
    <w:p w:rsidR="00447C53" w:rsidRPr="00663E97" w:rsidRDefault="00447C53" w:rsidP="00447C53">
      <w:pPr>
        <w:ind w:firstLine="709"/>
        <w:jc w:val="both"/>
      </w:pPr>
      <w:r>
        <w:rPr>
          <w:szCs w:val="24"/>
        </w:rPr>
        <w:t>2.</w:t>
      </w:r>
      <w:r w:rsidR="00466738">
        <w:rPr>
          <w:szCs w:val="24"/>
        </w:rPr>
        <w:t>20</w:t>
      </w:r>
      <w:r>
        <w:rPr>
          <w:szCs w:val="24"/>
        </w:rPr>
        <w:t>.</w:t>
      </w:r>
      <w:r w:rsidRPr="008B4FC5">
        <w:t xml:space="preserve"> </w:t>
      </w:r>
      <w:r w:rsidRPr="008B4FC5">
        <w:rPr>
          <w:szCs w:val="24"/>
        </w:rPr>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r>
        <w:rPr>
          <w:szCs w:val="24"/>
        </w:rPr>
        <w:t>.</w:t>
      </w:r>
    </w:p>
    <w:p w:rsidR="00447C53" w:rsidRPr="0096341C" w:rsidRDefault="00447C53" w:rsidP="00447C53">
      <w:pPr>
        <w:tabs>
          <w:tab w:val="left" w:pos="1134"/>
        </w:tabs>
        <w:ind w:firstLine="567"/>
        <w:jc w:val="both"/>
        <w:rPr>
          <w:szCs w:val="24"/>
        </w:rPr>
      </w:pPr>
    </w:p>
    <w:p w:rsidR="00447C53" w:rsidRPr="0096341C" w:rsidRDefault="00447C53" w:rsidP="00447C53">
      <w:pPr>
        <w:jc w:val="center"/>
        <w:rPr>
          <w:b/>
          <w:bCs/>
          <w:szCs w:val="24"/>
        </w:rPr>
      </w:pPr>
      <w:r>
        <w:rPr>
          <w:b/>
          <w:bCs/>
          <w:szCs w:val="24"/>
        </w:rPr>
        <w:t xml:space="preserve">3. ОБЯЗАННОСТИ СТОРОН </w:t>
      </w:r>
    </w:p>
    <w:p w:rsidR="00447C53" w:rsidRPr="0096341C" w:rsidRDefault="00447C53" w:rsidP="00447C53">
      <w:pPr>
        <w:ind w:firstLine="709"/>
        <w:jc w:val="both"/>
        <w:rPr>
          <w:b/>
          <w:szCs w:val="24"/>
        </w:rPr>
      </w:pPr>
      <w:r w:rsidRPr="0096341C">
        <w:rPr>
          <w:b/>
          <w:szCs w:val="24"/>
        </w:rPr>
        <w:t>3.1. Заказчик обязуется:</w:t>
      </w:r>
    </w:p>
    <w:p w:rsidR="00447C53" w:rsidRPr="0096341C" w:rsidRDefault="00447C53" w:rsidP="00447C53">
      <w:pPr>
        <w:numPr>
          <w:ilvl w:val="2"/>
          <w:numId w:val="2"/>
        </w:numPr>
        <w:tabs>
          <w:tab w:val="left" w:pos="1134"/>
        </w:tabs>
        <w:ind w:left="0" w:firstLine="710"/>
        <w:jc w:val="both"/>
        <w:rPr>
          <w:i/>
          <w:szCs w:val="24"/>
        </w:rPr>
      </w:pPr>
      <w:r w:rsidRPr="0096341C">
        <w:rPr>
          <w:szCs w:val="24"/>
        </w:rPr>
        <w:t xml:space="preserve">Создать Подрядчику необходимые условия для выполнения Работ </w:t>
      </w:r>
      <w:r w:rsidRPr="0096341C">
        <w:rPr>
          <w:i/>
          <w:szCs w:val="24"/>
        </w:rPr>
        <w:t xml:space="preserve">в </w:t>
      </w:r>
      <w:r>
        <w:t>соответствии с Техническим заданием (Приложение №1).</w:t>
      </w:r>
      <w:r w:rsidRPr="0096341C">
        <w:rPr>
          <w:i/>
          <w:szCs w:val="24"/>
        </w:rPr>
        <w:t xml:space="preserve"> </w:t>
      </w:r>
    </w:p>
    <w:p w:rsidR="00447C53" w:rsidRPr="0096341C" w:rsidRDefault="00447C53" w:rsidP="00447C53">
      <w:pPr>
        <w:numPr>
          <w:ilvl w:val="2"/>
          <w:numId w:val="2"/>
        </w:numPr>
        <w:tabs>
          <w:tab w:val="left" w:pos="1134"/>
        </w:tabs>
        <w:ind w:left="0" w:firstLine="710"/>
        <w:jc w:val="both"/>
        <w:rPr>
          <w:i/>
          <w:szCs w:val="24"/>
        </w:rPr>
      </w:pPr>
      <w:r>
        <w:rPr>
          <w:i/>
          <w:szCs w:val="24"/>
        </w:rPr>
        <w:t xml:space="preserve"> </w:t>
      </w:r>
      <w:r w:rsidRPr="0096341C">
        <w:rPr>
          <w:i/>
          <w:szCs w:val="24"/>
        </w:rPr>
        <w:t>Передать Подрядчику по акту Строительную площадку до начала производства Работ.</w:t>
      </w:r>
    </w:p>
    <w:p w:rsidR="00447C53" w:rsidRPr="0096341C" w:rsidRDefault="00447C53" w:rsidP="00447C53">
      <w:pPr>
        <w:numPr>
          <w:ilvl w:val="2"/>
          <w:numId w:val="2"/>
        </w:numPr>
        <w:tabs>
          <w:tab w:val="left" w:pos="1134"/>
        </w:tabs>
        <w:ind w:left="0" w:firstLine="710"/>
        <w:jc w:val="both"/>
        <w:rPr>
          <w:i/>
          <w:szCs w:val="24"/>
        </w:rPr>
      </w:pPr>
      <w:r w:rsidRPr="0096341C">
        <w:rPr>
          <w:i/>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rsidR="00447C53" w:rsidRPr="0038409E" w:rsidRDefault="00447C53" w:rsidP="00447C53">
      <w:pPr>
        <w:numPr>
          <w:ilvl w:val="2"/>
          <w:numId w:val="2"/>
        </w:numPr>
        <w:tabs>
          <w:tab w:val="left" w:pos="1134"/>
        </w:tabs>
        <w:ind w:left="0" w:firstLine="710"/>
        <w:jc w:val="both"/>
        <w:rPr>
          <w:szCs w:val="24"/>
        </w:rPr>
      </w:pPr>
      <w:r>
        <w:rPr>
          <w:szCs w:val="24"/>
        </w:rPr>
        <w:t xml:space="preserve"> </w:t>
      </w:r>
      <w:r w:rsidRPr="0038409E">
        <w:rPr>
          <w:szCs w:val="24"/>
        </w:rPr>
        <w:t>Осуществить допуск персонала Подрядчика на Объект в соответствии с требованиями РДПР, действующими строительными нормами и правилами.</w:t>
      </w:r>
    </w:p>
    <w:p w:rsidR="00447C53" w:rsidRPr="0096341C" w:rsidRDefault="00447C53" w:rsidP="00447C53">
      <w:pPr>
        <w:numPr>
          <w:ilvl w:val="2"/>
          <w:numId w:val="2"/>
        </w:numPr>
        <w:tabs>
          <w:tab w:val="left" w:pos="1134"/>
        </w:tabs>
        <w:ind w:left="0" w:firstLine="710"/>
        <w:jc w:val="both"/>
        <w:rPr>
          <w:szCs w:val="24"/>
        </w:rPr>
      </w:pPr>
      <w:r>
        <w:rPr>
          <w:szCs w:val="24"/>
        </w:rPr>
        <w:t xml:space="preserve">  </w:t>
      </w:r>
      <w:r w:rsidRPr="0096341C">
        <w:rPr>
          <w:szCs w:val="24"/>
        </w:rPr>
        <w:t>Обеспечить оформление пропусков и разрешений для въезда персонала, техники и автотранспорта Подрядчика на Объект.</w:t>
      </w:r>
    </w:p>
    <w:p w:rsidR="00447C53" w:rsidRPr="0096341C" w:rsidRDefault="00447C53" w:rsidP="00447C53">
      <w:pPr>
        <w:numPr>
          <w:ilvl w:val="2"/>
          <w:numId w:val="2"/>
        </w:numPr>
        <w:tabs>
          <w:tab w:val="left" w:pos="1134"/>
        </w:tabs>
        <w:ind w:left="0" w:firstLine="710"/>
        <w:jc w:val="both"/>
        <w:rPr>
          <w:szCs w:val="24"/>
        </w:rPr>
      </w:pPr>
      <w:r>
        <w:rPr>
          <w:szCs w:val="24"/>
        </w:rPr>
        <w:t xml:space="preserve"> </w:t>
      </w:r>
      <w:r w:rsidRPr="0096341C">
        <w:rPr>
          <w:szCs w:val="24"/>
        </w:rPr>
        <w:t>Осуществлять контроль соблюдения Подрядчиком требований природоохранного законодательства РФ и Системы э</w:t>
      </w:r>
      <w:r>
        <w:rPr>
          <w:szCs w:val="24"/>
        </w:rPr>
        <w:t>кологического менеджмента (СЭМ)</w:t>
      </w:r>
      <w:r w:rsidRPr="0096341C">
        <w:rPr>
          <w:szCs w:val="24"/>
        </w:rPr>
        <w:t>.</w:t>
      </w:r>
    </w:p>
    <w:p w:rsidR="00447C53" w:rsidRPr="0096341C" w:rsidRDefault="00447C53" w:rsidP="00447C53">
      <w:pPr>
        <w:numPr>
          <w:ilvl w:val="2"/>
          <w:numId w:val="2"/>
        </w:numPr>
        <w:tabs>
          <w:tab w:val="left" w:pos="1134"/>
        </w:tabs>
        <w:ind w:left="0" w:firstLine="710"/>
        <w:jc w:val="both"/>
        <w:rPr>
          <w:i/>
          <w:szCs w:val="24"/>
        </w:rPr>
      </w:pPr>
      <w:r>
        <w:rPr>
          <w:i/>
          <w:szCs w:val="24"/>
        </w:rPr>
        <w:t xml:space="preserve"> </w:t>
      </w:r>
      <w:r w:rsidRPr="0096341C">
        <w:rPr>
          <w:i/>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производства работ (Приложение №</w:t>
      </w:r>
      <w:r w:rsidR="00BC3BBB">
        <w:rPr>
          <w:i/>
          <w:szCs w:val="24"/>
        </w:rPr>
        <w:t>2</w:t>
      </w:r>
      <w:r w:rsidRPr="0096341C">
        <w:rPr>
          <w:i/>
          <w:szCs w:val="24"/>
        </w:rPr>
        <w:t xml:space="preserve"> к настоящему Договору).</w:t>
      </w:r>
    </w:p>
    <w:p w:rsidR="00447C53" w:rsidRPr="0096341C" w:rsidRDefault="00447C53" w:rsidP="00447C53">
      <w:pPr>
        <w:numPr>
          <w:ilvl w:val="2"/>
          <w:numId w:val="2"/>
        </w:numPr>
        <w:tabs>
          <w:tab w:val="left" w:pos="1134"/>
        </w:tabs>
        <w:ind w:left="0" w:firstLine="710"/>
        <w:jc w:val="both"/>
        <w:rPr>
          <w:szCs w:val="24"/>
        </w:rPr>
      </w:pPr>
      <w:r>
        <w:rPr>
          <w:szCs w:val="24"/>
        </w:rPr>
        <w:t xml:space="preserve"> </w:t>
      </w:r>
      <w:r w:rsidRPr="0096341C">
        <w:rPr>
          <w:szCs w:val="24"/>
        </w:rPr>
        <w:t>Принять выполненные Работы с участием Подрядчика.</w:t>
      </w:r>
    </w:p>
    <w:p w:rsidR="00447C53" w:rsidRPr="0096341C" w:rsidRDefault="00447C53" w:rsidP="00447C53">
      <w:pPr>
        <w:numPr>
          <w:ilvl w:val="2"/>
          <w:numId w:val="2"/>
        </w:numPr>
        <w:tabs>
          <w:tab w:val="left" w:pos="1134"/>
        </w:tabs>
        <w:ind w:left="0" w:firstLine="710"/>
        <w:jc w:val="both"/>
        <w:rPr>
          <w:szCs w:val="24"/>
        </w:rPr>
      </w:pPr>
      <w:r>
        <w:rPr>
          <w:szCs w:val="24"/>
        </w:rPr>
        <w:t xml:space="preserve"> </w:t>
      </w:r>
      <w:r w:rsidRPr="0096341C">
        <w:rPr>
          <w:szCs w:val="24"/>
        </w:rPr>
        <w:t>Оплатить выполненные и принятые Работы и Расходы Подрядчика в соответствии с условиями настоящего Договора.</w:t>
      </w:r>
    </w:p>
    <w:p w:rsidR="00447C53" w:rsidRPr="0038409E" w:rsidRDefault="00447C53" w:rsidP="00447C53">
      <w:pPr>
        <w:numPr>
          <w:ilvl w:val="2"/>
          <w:numId w:val="2"/>
        </w:numPr>
        <w:tabs>
          <w:tab w:val="left" w:pos="1134"/>
        </w:tabs>
        <w:ind w:left="0" w:firstLine="710"/>
        <w:jc w:val="both"/>
        <w:rPr>
          <w:szCs w:val="24"/>
        </w:rPr>
      </w:pPr>
      <w:r>
        <w:rPr>
          <w:szCs w:val="24"/>
        </w:rPr>
        <w:t xml:space="preserve"> </w:t>
      </w:r>
      <w:r w:rsidRPr="0038409E">
        <w:rPr>
          <w:szCs w:val="24"/>
        </w:rPr>
        <w:t>Провести инструктаж Подрядчика об Эколог</w:t>
      </w:r>
      <w:r w:rsidR="00BC3BBB">
        <w:rPr>
          <w:szCs w:val="24"/>
        </w:rPr>
        <w:t xml:space="preserve">ической политике (приложение № </w:t>
      </w:r>
      <w:r>
        <w:t>6</w:t>
      </w:r>
      <w:r w:rsidRPr="0038409E">
        <w:rPr>
          <w:szCs w:val="24"/>
        </w:rPr>
        <w:t xml:space="preserve">), Значимых экологических аспектах и требованиях по охране </w:t>
      </w:r>
      <w:r w:rsidR="00BC3BBB">
        <w:rPr>
          <w:szCs w:val="24"/>
        </w:rPr>
        <w:t xml:space="preserve">окружающей среды (приложение № </w:t>
      </w:r>
      <w:r>
        <w:t>7</w:t>
      </w:r>
      <w:r w:rsidRPr="0038409E">
        <w:rPr>
          <w:szCs w:val="24"/>
        </w:rPr>
        <w:t>).</w:t>
      </w:r>
    </w:p>
    <w:p w:rsidR="00447C53" w:rsidRPr="0096341C" w:rsidRDefault="00447C53" w:rsidP="00447C53">
      <w:pPr>
        <w:numPr>
          <w:ilvl w:val="2"/>
          <w:numId w:val="2"/>
        </w:numPr>
        <w:tabs>
          <w:tab w:val="left" w:pos="1134"/>
        </w:tabs>
        <w:ind w:left="0" w:firstLine="710"/>
        <w:jc w:val="both"/>
        <w:rPr>
          <w:i/>
          <w:szCs w:val="24"/>
        </w:rPr>
      </w:pPr>
      <w:r w:rsidRPr="008A6CCA">
        <w:rPr>
          <w:i/>
          <w:szCs w:val="24"/>
        </w:rPr>
        <w:t xml:space="preserve"> </w:t>
      </w:r>
      <w:r w:rsidRPr="00F5599A">
        <w:rPr>
          <w:i/>
          <w:szCs w:val="24"/>
        </w:rPr>
        <w:t xml:space="preserve"> </w:t>
      </w:r>
      <w:r w:rsidRPr="0096341C">
        <w:rPr>
          <w:i/>
          <w:szCs w:val="24"/>
        </w:rPr>
        <w:t>Заказчик по своему усмотрению может:</w:t>
      </w:r>
    </w:p>
    <w:p w:rsidR="00447C53" w:rsidRPr="0096341C" w:rsidRDefault="00447C53" w:rsidP="00447C53">
      <w:pPr>
        <w:pStyle w:val="ad"/>
        <w:numPr>
          <w:ilvl w:val="0"/>
          <w:numId w:val="3"/>
        </w:numPr>
        <w:tabs>
          <w:tab w:val="left" w:pos="993"/>
        </w:tabs>
        <w:ind w:left="0" w:firstLine="709"/>
        <w:contextualSpacing/>
        <w:jc w:val="both"/>
        <w:rPr>
          <w:rFonts w:ascii="Times New Roman" w:hAnsi="Times New Roman"/>
          <w:i/>
          <w:sz w:val="24"/>
          <w:szCs w:val="24"/>
        </w:rPr>
      </w:pPr>
      <w:r w:rsidRPr="0096341C">
        <w:rPr>
          <w:rFonts w:ascii="Times New Roman" w:hAnsi="Times New Roman"/>
          <w:i/>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447C53" w:rsidRPr="0096341C" w:rsidRDefault="00447C53" w:rsidP="00447C53">
      <w:pPr>
        <w:pStyle w:val="ad"/>
        <w:numPr>
          <w:ilvl w:val="0"/>
          <w:numId w:val="3"/>
        </w:numPr>
        <w:tabs>
          <w:tab w:val="left" w:pos="993"/>
        </w:tabs>
        <w:spacing w:after="0"/>
        <w:ind w:left="0" w:firstLine="709"/>
        <w:contextualSpacing/>
        <w:jc w:val="both"/>
        <w:rPr>
          <w:rFonts w:ascii="Times New Roman" w:hAnsi="Times New Roman"/>
          <w:i/>
          <w:sz w:val="24"/>
          <w:szCs w:val="24"/>
        </w:rPr>
      </w:pPr>
      <w:r w:rsidRPr="0096341C">
        <w:rPr>
          <w:rFonts w:ascii="Times New Roman" w:hAnsi="Times New Roman"/>
          <w:i/>
          <w:sz w:val="24"/>
          <w:szCs w:val="24"/>
        </w:rPr>
        <w:t>компенсировать стоимость услуг по охране указанного имущества на основании отдельно заключаемого договора;</w:t>
      </w:r>
    </w:p>
    <w:p w:rsidR="00447C53" w:rsidRPr="0096341C" w:rsidRDefault="00447C53" w:rsidP="00447C53">
      <w:pPr>
        <w:pStyle w:val="3"/>
        <w:spacing w:line="240" w:lineRule="auto"/>
        <w:ind w:firstLine="0"/>
        <w:rPr>
          <w:i/>
          <w:szCs w:val="24"/>
        </w:rPr>
      </w:pPr>
      <w:r w:rsidRPr="0096341C">
        <w:rPr>
          <w:i/>
          <w:szCs w:val="24"/>
        </w:rPr>
        <w:t>если иное не будет установлено Сторонами в соответствующем дополнительном соглашении к Договору.</w:t>
      </w:r>
    </w:p>
    <w:p w:rsidR="00447C53" w:rsidRPr="0096341C" w:rsidRDefault="00447C53" w:rsidP="00447C53">
      <w:pPr>
        <w:numPr>
          <w:ilvl w:val="2"/>
          <w:numId w:val="2"/>
        </w:numPr>
        <w:tabs>
          <w:tab w:val="left" w:pos="1134"/>
        </w:tabs>
        <w:ind w:left="0" w:firstLine="709"/>
        <w:jc w:val="both"/>
        <w:rPr>
          <w:szCs w:val="24"/>
        </w:rPr>
      </w:pPr>
      <w:r w:rsidRPr="00303851">
        <w:rPr>
          <w:szCs w:val="24"/>
        </w:rPr>
        <w:t xml:space="preserve"> </w:t>
      </w:r>
      <w:r w:rsidRPr="008A6CCA">
        <w:rPr>
          <w:szCs w:val="24"/>
        </w:rPr>
        <w:t xml:space="preserve"> </w:t>
      </w:r>
      <w:r w:rsidRPr="0096341C">
        <w:rPr>
          <w:szCs w:val="24"/>
        </w:rPr>
        <w:t xml:space="preserve">Выполнить в полном объеме все обязательства, предусмотренные в других условиях настоящего Договора.   </w:t>
      </w:r>
    </w:p>
    <w:p w:rsidR="00447C53" w:rsidRPr="0096341C" w:rsidRDefault="00447C53" w:rsidP="00447C53">
      <w:pPr>
        <w:numPr>
          <w:ilvl w:val="2"/>
          <w:numId w:val="2"/>
        </w:numPr>
        <w:tabs>
          <w:tab w:val="left" w:pos="1134"/>
        </w:tabs>
        <w:ind w:left="0" w:firstLine="709"/>
        <w:jc w:val="both"/>
        <w:rPr>
          <w:szCs w:val="24"/>
        </w:rPr>
      </w:pPr>
      <w:r>
        <w:rPr>
          <w:szCs w:val="24"/>
        </w:rPr>
        <w:t xml:space="preserve"> </w:t>
      </w:r>
      <w:r w:rsidRPr="00303851">
        <w:rPr>
          <w:szCs w:val="24"/>
        </w:rPr>
        <w:t xml:space="preserve"> </w:t>
      </w:r>
      <w:r w:rsidRPr="0096341C">
        <w:rPr>
          <w:szCs w:val="24"/>
        </w:rPr>
        <w:t>Заказчик вправе:</w:t>
      </w:r>
    </w:p>
    <w:p w:rsidR="00447C53" w:rsidRPr="0096341C" w:rsidRDefault="00447C53" w:rsidP="00447C53">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3.1.13.1.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447C53" w:rsidRPr="0096341C" w:rsidRDefault="00447C53" w:rsidP="00447C53">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3.1.13.2. Проверять деятельность Подрядчика в части соблюдения им требований природоохранного законодательства, Системы экологического менеджмента </w:t>
      </w:r>
      <w:r>
        <w:t>ПАО "ТГК-1"</w:t>
      </w:r>
      <w:r w:rsidRPr="0096341C">
        <w:rPr>
          <w:rFonts w:ascii="Times New Roman" w:hAnsi="Times New Roman"/>
          <w:sz w:val="24"/>
          <w:szCs w:val="24"/>
          <w:lang w:eastAsia="ru-RU"/>
        </w:rPr>
        <w:t xml:space="preserve"> (СЭМ) и санитарного состояния территории. </w:t>
      </w:r>
    </w:p>
    <w:p w:rsidR="00447C53" w:rsidRPr="0096341C" w:rsidRDefault="00447C53" w:rsidP="00447C53">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3.1.13.3.  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447C53" w:rsidRPr="0096341C" w:rsidRDefault="00447C53" w:rsidP="00447C53">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3.1.13.4. В течение (5) календарных дней с момента заключения Договора Заказчик вручает Подрядчику уведомление о назначении Ответственного лица Заказчика. Ответственное лицо Заказчика в ходе строительства:</w:t>
      </w:r>
    </w:p>
    <w:p w:rsidR="00447C53" w:rsidRPr="0096341C" w:rsidRDefault="00447C53" w:rsidP="00447C53">
      <w:pPr>
        <w:pStyle w:val="ad"/>
        <w:tabs>
          <w:tab w:val="left" w:pos="709"/>
        </w:tabs>
        <w:spacing w:after="0" w:line="240" w:lineRule="auto"/>
        <w:ind w:left="0"/>
        <w:jc w:val="both"/>
        <w:rPr>
          <w:rFonts w:ascii="Times New Roman" w:hAnsi="Times New Roman"/>
          <w:sz w:val="24"/>
          <w:szCs w:val="24"/>
          <w:lang w:eastAsia="ru-RU"/>
        </w:rPr>
      </w:pPr>
      <w:bookmarkStart w:id="0" w:name="sub_411"/>
      <w:r w:rsidRPr="0096341C">
        <w:rPr>
          <w:rFonts w:ascii="Times New Roman" w:hAnsi="Times New Roman"/>
          <w:sz w:val="24"/>
          <w:szCs w:val="24"/>
          <w:lang w:eastAsia="ru-RU"/>
        </w:rPr>
        <w:t>- осуществляет контроль за исполнением договора;</w:t>
      </w:r>
    </w:p>
    <w:p w:rsidR="00447C53" w:rsidRPr="0096341C" w:rsidRDefault="00447C53" w:rsidP="00447C53">
      <w:pPr>
        <w:pStyle w:val="ad"/>
        <w:tabs>
          <w:tab w:val="left" w:pos="709"/>
        </w:tabs>
        <w:spacing w:after="0" w:line="240" w:lineRule="auto"/>
        <w:ind w:left="0"/>
        <w:jc w:val="both"/>
        <w:rPr>
          <w:rFonts w:ascii="Times New Roman" w:hAnsi="Times New Roman"/>
          <w:sz w:val="24"/>
          <w:szCs w:val="24"/>
          <w:lang w:eastAsia="ru-RU"/>
        </w:rPr>
      </w:pPr>
      <w:bookmarkStart w:id="1" w:name="sub_412"/>
      <w:bookmarkEnd w:id="0"/>
      <w:r w:rsidRPr="0096341C">
        <w:rPr>
          <w:rFonts w:ascii="Times New Roman" w:hAnsi="Times New Roman"/>
          <w:sz w:val="24"/>
          <w:szCs w:val="24"/>
          <w:lang w:eastAsia="ru-RU"/>
        </w:rPr>
        <w:t>- обеспечивает получение от Подрядчика реестра произведенных платежей или копий платежных и иных документов;</w:t>
      </w:r>
    </w:p>
    <w:p w:rsidR="00447C53" w:rsidRPr="0096341C" w:rsidRDefault="00447C53" w:rsidP="00447C53">
      <w:pPr>
        <w:pStyle w:val="ad"/>
        <w:tabs>
          <w:tab w:val="left" w:pos="709"/>
        </w:tabs>
        <w:spacing w:after="0" w:line="240" w:lineRule="auto"/>
        <w:ind w:left="0"/>
        <w:jc w:val="both"/>
        <w:rPr>
          <w:rFonts w:ascii="Times New Roman" w:hAnsi="Times New Roman"/>
          <w:sz w:val="24"/>
          <w:szCs w:val="24"/>
          <w:lang w:eastAsia="ru-RU"/>
        </w:rPr>
      </w:pPr>
      <w:bookmarkStart w:id="2" w:name="sub_413"/>
      <w:bookmarkEnd w:id="1"/>
      <w:r w:rsidRPr="0096341C">
        <w:rPr>
          <w:rFonts w:ascii="Times New Roman" w:hAnsi="Times New Roman"/>
          <w:sz w:val="24"/>
          <w:szCs w:val="24"/>
          <w:lang w:eastAsia="ru-RU"/>
        </w:rPr>
        <w:t>- организует проверку информации, предоставленной Подрядчиком, о привлекаемых субподрядчиках и поставщиках материалов;</w:t>
      </w:r>
    </w:p>
    <w:p w:rsidR="00447C53" w:rsidRPr="0096341C" w:rsidRDefault="00447C53" w:rsidP="00447C53">
      <w:pPr>
        <w:pStyle w:val="ad"/>
        <w:tabs>
          <w:tab w:val="left" w:pos="709"/>
        </w:tabs>
        <w:spacing w:after="0" w:line="240" w:lineRule="auto"/>
        <w:ind w:left="0"/>
        <w:jc w:val="both"/>
        <w:rPr>
          <w:rFonts w:ascii="Times New Roman" w:hAnsi="Times New Roman"/>
          <w:sz w:val="24"/>
          <w:szCs w:val="24"/>
          <w:lang w:eastAsia="ru-RU"/>
        </w:rPr>
      </w:pPr>
      <w:bookmarkStart w:id="3" w:name="sub_414"/>
      <w:bookmarkEnd w:id="2"/>
      <w:r w:rsidRPr="0096341C">
        <w:rPr>
          <w:rFonts w:ascii="Times New Roman" w:hAnsi="Times New Roman"/>
          <w:sz w:val="24"/>
          <w:szCs w:val="24"/>
          <w:lang w:eastAsia="ru-RU"/>
        </w:rPr>
        <w:lastRenderedPageBreak/>
        <w:t>- дает согласие при необходимости осуществления дополнительных работ по Договору;</w:t>
      </w:r>
    </w:p>
    <w:p w:rsidR="00447C53" w:rsidRPr="0096341C" w:rsidRDefault="00447C53" w:rsidP="00447C53">
      <w:pPr>
        <w:pStyle w:val="ad"/>
        <w:tabs>
          <w:tab w:val="left" w:pos="709"/>
        </w:tabs>
        <w:spacing w:after="0" w:line="240" w:lineRule="auto"/>
        <w:ind w:left="0"/>
        <w:jc w:val="both"/>
        <w:rPr>
          <w:rFonts w:ascii="Times New Roman" w:hAnsi="Times New Roman"/>
          <w:sz w:val="24"/>
          <w:szCs w:val="24"/>
          <w:lang w:eastAsia="ru-RU"/>
        </w:rPr>
      </w:pPr>
      <w:bookmarkStart w:id="4" w:name="sub_415"/>
      <w:bookmarkEnd w:id="3"/>
      <w:r w:rsidRPr="0096341C">
        <w:rPr>
          <w:rFonts w:ascii="Times New Roman" w:hAnsi="Times New Roman"/>
          <w:sz w:val="24"/>
          <w:szCs w:val="24"/>
          <w:lang w:eastAsia="ru-RU"/>
        </w:rPr>
        <w:t>- осуществляет иные полномочия, предусмотренные настоящим Договором.</w:t>
      </w:r>
    </w:p>
    <w:bookmarkEnd w:id="4"/>
    <w:p w:rsidR="00447C53" w:rsidRPr="0096341C" w:rsidRDefault="00447C53" w:rsidP="00447C53">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Подрядчик должен быть уведомлен о смене Ответственного лица Заказчика. После уведомления Заказчик не несет ответственности за действия лица, осуществлявшего функции Ответственного лица Заказчика до соответствующей смены.</w:t>
      </w:r>
    </w:p>
    <w:p w:rsidR="00447C53" w:rsidRPr="0096341C" w:rsidRDefault="00447C53" w:rsidP="00447C53">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Согласование дополнительного объема работ в пределах Сметной документации, а также привлекаемых субподрядчиков и поставщиков для исполнения обязательств по настоящему Договору Ответственное лицо может осуществлять только на основании доверенности от Заказчика.</w:t>
      </w:r>
    </w:p>
    <w:p w:rsidR="00447C53" w:rsidRPr="0096341C" w:rsidRDefault="00447C53" w:rsidP="00447C53">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3.1.13.5. Ответственное лицо Заказчика, а также сам Заказчик вправе в любое время в течение действия настоящего Договора запрашивать у Подрядчика любую информацию, относящуюся к исполнению Договора. Подрядчик обязан предоставить ответ на запрос Заказчика и/или Ответственного лица Заказчика не позднее (5) рабочих дней с момента его получения. При невозможности предоставления запрошенной информации Подрядчик обязан в тот же срок предоставить мотивированный отказ.</w:t>
      </w:r>
    </w:p>
    <w:p w:rsidR="00447C53" w:rsidRPr="0096341C" w:rsidRDefault="00447C53" w:rsidP="00447C53">
      <w:pPr>
        <w:ind w:firstLine="709"/>
        <w:jc w:val="both"/>
        <w:rPr>
          <w:noProof/>
          <w:szCs w:val="24"/>
        </w:rPr>
      </w:pPr>
    </w:p>
    <w:p w:rsidR="00447C53" w:rsidRPr="0096341C" w:rsidRDefault="00447C53" w:rsidP="00447C53">
      <w:pPr>
        <w:numPr>
          <w:ilvl w:val="1"/>
          <w:numId w:val="2"/>
        </w:numPr>
        <w:rPr>
          <w:b/>
          <w:szCs w:val="24"/>
        </w:rPr>
      </w:pPr>
      <w:r w:rsidRPr="0096341C">
        <w:rPr>
          <w:b/>
          <w:szCs w:val="24"/>
        </w:rPr>
        <w:t xml:space="preserve"> Подрядчик обязуется:</w:t>
      </w:r>
    </w:p>
    <w:p w:rsidR="00447C53" w:rsidRPr="0096341C" w:rsidRDefault="00447C53" w:rsidP="00447C53">
      <w:pPr>
        <w:numPr>
          <w:ilvl w:val="2"/>
          <w:numId w:val="2"/>
        </w:numPr>
        <w:tabs>
          <w:tab w:val="left" w:pos="1560"/>
        </w:tabs>
        <w:ind w:left="0" w:firstLine="710"/>
        <w:jc w:val="both"/>
        <w:rPr>
          <w:i/>
          <w:szCs w:val="24"/>
        </w:rPr>
      </w:pPr>
      <w:r>
        <w:rPr>
          <w:i/>
          <w:noProof/>
          <w:szCs w:val="24"/>
        </w:rPr>
        <w:t xml:space="preserve"> </w:t>
      </w:r>
      <w:r w:rsidRPr="0096341C">
        <w:rPr>
          <w:i/>
          <w:noProof/>
          <w:szCs w:val="24"/>
        </w:rPr>
        <w:t>Принять от Заказчика по акту Строительную площадку до начала производства Работ.</w:t>
      </w:r>
    </w:p>
    <w:p w:rsidR="00447C53" w:rsidRPr="0096341C" w:rsidRDefault="00447C53" w:rsidP="00447C53">
      <w:pPr>
        <w:tabs>
          <w:tab w:val="left" w:pos="1560"/>
        </w:tabs>
        <w:ind w:firstLine="709"/>
        <w:jc w:val="both"/>
        <w:rPr>
          <w:i/>
          <w:noProof/>
          <w:szCs w:val="24"/>
        </w:rPr>
      </w:pPr>
      <w:r w:rsidRPr="0096341C">
        <w:rPr>
          <w:i/>
          <w:noProof/>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447C53" w:rsidRPr="0096341C" w:rsidRDefault="00447C53" w:rsidP="00447C53">
      <w:pPr>
        <w:tabs>
          <w:tab w:val="left" w:pos="709"/>
        </w:tabs>
        <w:jc w:val="both"/>
        <w:rPr>
          <w:i/>
          <w:noProof/>
          <w:szCs w:val="24"/>
        </w:rPr>
      </w:pPr>
      <w:r w:rsidRPr="0096341C">
        <w:rPr>
          <w:i/>
          <w:noProof/>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447C53" w:rsidRPr="0096341C" w:rsidRDefault="00447C53" w:rsidP="00447C53">
      <w:pPr>
        <w:numPr>
          <w:ilvl w:val="2"/>
          <w:numId w:val="2"/>
        </w:numPr>
        <w:tabs>
          <w:tab w:val="left" w:pos="1418"/>
        </w:tabs>
        <w:ind w:left="0" w:firstLine="710"/>
        <w:jc w:val="both"/>
        <w:rPr>
          <w:i/>
          <w:noProof/>
          <w:szCs w:val="24"/>
        </w:rPr>
      </w:pPr>
      <w:r w:rsidRPr="0096341C">
        <w:rPr>
          <w:i/>
          <w:noProof/>
          <w:szCs w:val="24"/>
        </w:rPr>
        <w:t>Выполнить Работы по настоящему Договору собственными и/или  привлечёнными на основании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447C53" w:rsidRPr="0096341C" w:rsidRDefault="00447C53" w:rsidP="00447C53">
      <w:pPr>
        <w:numPr>
          <w:ilvl w:val="2"/>
          <w:numId w:val="2"/>
        </w:numPr>
        <w:tabs>
          <w:tab w:val="left" w:pos="1418"/>
        </w:tabs>
        <w:ind w:left="0" w:firstLine="710"/>
        <w:jc w:val="both"/>
        <w:rPr>
          <w:i/>
          <w:szCs w:val="24"/>
        </w:rPr>
      </w:pPr>
      <w:r w:rsidRPr="0096341C">
        <w:rPr>
          <w:i/>
          <w:szCs w:val="24"/>
        </w:rPr>
        <w:t>В случае если работы выполняются из материалов</w:t>
      </w:r>
      <w:r>
        <w:rPr>
          <w:i/>
          <w:szCs w:val="24"/>
        </w:rPr>
        <w:t xml:space="preserve"> Заказчика, Подрядчик обязуется</w:t>
      </w:r>
      <w:r w:rsidRPr="0096341C">
        <w:rPr>
          <w:i/>
          <w:szCs w:val="24"/>
        </w:rPr>
        <w:t xml:space="preserve">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447C53" w:rsidRPr="0096341C" w:rsidRDefault="00447C53" w:rsidP="00447C53">
      <w:pPr>
        <w:numPr>
          <w:ilvl w:val="2"/>
          <w:numId w:val="2"/>
        </w:numPr>
        <w:tabs>
          <w:tab w:val="left" w:pos="1418"/>
        </w:tabs>
        <w:ind w:left="0" w:firstLine="709"/>
        <w:jc w:val="both"/>
        <w:rPr>
          <w:szCs w:val="24"/>
        </w:rPr>
      </w:pPr>
      <w:r w:rsidRPr="0096341C">
        <w:rPr>
          <w:i/>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447C53" w:rsidRPr="0096341C" w:rsidRDefault="00447C53" w:rsidP="00447C53">
      <w:pPr>
        <w:numPr>
          <w:ilvl w:val="2"/>
          <w:numId w:val="2"/>
        </w:numPr>
        <w:tabs>
          <w:tab w:val="left" w:pos="1418"/>
        </w:tabs>
        <w:ind w:left="0" w:firstLine="709"/>
        <w:jc w:val="both"/>
        <w:rPr>
          <w:szCs w:val="24"/>
        </w:rPr>
      </w:pPr>
      <w:r>
        <w:rPr>
          <w:szCs w:val="24"/>
        </w:rPr>
        <w:t xml:space="preserve"> </w:t>
      </w:r>
      <w:r w:rsidRPr="0096341C">
        <w:rPr>
          <w:szCs w:val="24"/>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w:t>
      </w:r>
      <w:r w:rsidRPr="0096341C">
        <w:rPr>
          <w:szCs w:val="24"/>
        </w:rPr>
        <w:lastRenderedPageBreak/>
        <w:t xml:space="preserve">действующего законодательства, Подрядчик обязан в срок не более 5 (Пяти) дней возместить  Заказчику расходы в полном объеме, </w:t>
      </w:r>
      <w:r w:rsidRPr="0096341C">
        <w:rPr>
          <w:i/>
          <w:szCs w:val="24"/>
        </w:rPr>
        <w:t>а также все причиненные в данной связи убытки</w:t>
      </w:r>
      <w:r w:rsidRPr="0096341C">
        <w:rPr>
          <w:szCs w:val="24"/>
        </w:rPr>
        <w:t>.</w:t>
      </w:r>
    </w:p>
    <w:p w:rsidR="00447C53" w:rsidRPr="0096341C" w:rsidRDefault="00447C53" w:rsidP="00447C53">
      <w:pPr>
        <w:numPr>
          <w:ilvl w:val="2"/>
          <w:numId w:val="2"/>
        </w:numPr>
        <w:tabs>
          <w:tab w:val="left" w:pos="851"/>
        </w:tabs>
        <w:ind w:left="0" w:firstLine="710"/>
        <w:jc w:val="both"/>
        <w:rPr>
          <w:szCs w:val="24"/>
        </w:rPr>
      </w:pPr>
      <w:r w:rsidRPr="0096341C">
        <w:rPr>
          <w:szCs w:val="24"/>
        </w:rPr>
        <w:t xml:space="preserve"> Подрядчик обязан  при привлечении субподрядчика(-ов) в соответствии с п.1.5 настоящего Договора включать в договор(-ы) с ним(-и) условия об обязанности субподрядчика(-ов) выполнить работу лично (без привлечения субподрядчиков).</w:t>
      </w:r>
    </w:p>
    <w:p w:rsidR="00447C53" w:rsidRPr="0096341C" w:rsidRDefault="00447C53" w:rsidP="00447C53">
      <w:pPr>
        <w:tabs>
          <w:tab w:val="left" w:pos="851"/>
        </w:tabs>
        <w:jc w:val="both"/>
        <w:rPr>
          <w:szCs w:val="24"/>
        </w:rPr>
      </w:pPr>
      <w:r w:rsidRPr="0096341C">
        <w:rPr>
          <w:szCs w:val="24"/>
        </w:rPr>
        <w:tab/>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rsidR="00447C53" w:rsidRPr="0096341C" w:rsidRDefault="00447C53" w:rsidP="00447C53">
      <w:pPr>
        <w:tabs>
          <w:tab w:val="left" w:pos="851"/>
        </w:tabs>
        <w:jc w:val="both"/>
        <w:rPr>
          <w:i/>
          <w:szCs w:val="24"/>
        </w:rPr>
      </w:pPr>
      <w:r w:rsidRPr="0096341C">
        <w:rPr>
          <w:szCs w:val="24"/>
        </w:rPr>
        <w:tab/>
        <w:t>Подрядчик вправе привлекать к исполнению Договора субподрядчиков только при условии согласования привлекаемых лиц с Заказчиком.</w:t>
      </w:r>
      <w:r w:rsidRPr="0096341C">
        <w:rPr>
          <w:i/>
          <w:szCs w:val="24"/>
        </w:rPr>
        <w:t xml:space="preserve"> </w:t>
      </w:r>
    </w:p>
    <w:p w:rsidR="00447C53" w:rsidRPr="0096341C" w:rsidRDefault="00447C53" w:rsidP="00447C53">
      <w:pPr>
        <w:tabs>
          <w:tab w:val="left" w:pos="851"/>
        </w:tabs>
        <w:jc w:val="both"/>
        <w:rPr>
          <w:szCs w:val="24"/>
        </w:rPr>
      </w:pPr>
      <w:r w:rsidRPr="0096341C">
        <w:rPr>
          <w:szCs w:val="24"/>
        </w:rPr>
        <w:tab/>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447C53" w:rsidRPr="0096341C" w:rsidRDefault="00447C53" w:rsidP="00447C53">
      <w:pPr>
        <w:tabs>
          <w:tab w:val="left" w:pos="851"/>
        </w:tabs>
        <w:jc w:val="both"/>
        <w:rPr>
          <w:szCs w:val="24"/>
        </w:rPr>
      </w:pPr>
    </w:p>
    <w:p w:rsidR="00447C53" w:rsidRPr="0096341C" w:rsidRDefault="00447C53" w:rsidP="00447C53">
      <w:pPr>
        <w:tabs>
          <w:tab w:val="left" w:pos="851"/>
        </w:tabs>
        <w:jc w:val="both"/>
        <w:rPr>
          <w:i/>
          <w:szCs w:val="24"/>
        </w:rPr>
      </w:pPr>
      <w:r w:rsidRPr="0096341C">
        <w:rPr>
          <w:i/>
          <w:szCs w:val="24"/>
        </w:rPr>
        <w:tab/>
        <w:t>Порядок привлечения Подрядчиком  субподрядчиков:</w:t>
      </w:r>
    </w:p>
    <w:p w:rsidR="00447C53" w:rsidRPr="0096341C" w:rsidRDefault="00447C53" w:rsidP="00447C53">
      <w:pPr>
        <w:tabs>
          <w:tab w:val="left" w:pos="851"/>
        </w:tabs>
        <w:jc w:val="both"/>
        <w:rPr>
          <w:i/>
          <w:szCs w:val="24"/>
        </w:rPr>
      </w:pPr>
      <w:r w:rsidRPr="0096341C">
        <w:rPr>
          <w:i/>
          <w:szCs w:val="24"/>
        </w:rPr>
        <w:tab/>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rsidR="00447C53" w:rsidRPr="0096341C" w:rsidRDefault="00447C53" w:rsidP="00447C53">
      <w:pPr>
        <w:tabs>
          <w:tab w:val="left" w:pos="851"/>
        </w:tabs>
        <w:jc w:val="both"/>
        <w:rPr>
          <w:i/>
          <w:szCs w:val="24"/>
        </w:rPr>
      </w:pPr>
      <w:r w:rsidRPr="0096341C">
        <w:rPr>
          <w:i/>
          <w:szCs w:val="24"/>
        </w:rPr>
        <w:t>Ответственное лицо Заказчикау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rsidR="00447C53" w:rsidRPr="0096341C" w:rsidRDefault="00447C53" w:rsidP="00447C53">
      <w:pPr>
        <w:tabs>
          <w:tab w:val="left" w:pos="851"/>
        </w:tabs>
        <w:jc w:val="both"/>
        <w:rPr>
          <w:i/>
          <w:szCs w:val="24"/>
        </w:rPr>
      </w:pPr>
      <w:r w:rsidRPr="0096341C">
        <w:rPr>
          <w:i/>
          <w:szCs w:val="24"/>
        </w:rPr>
        <w:t>О принятом решении Ответственное лицо Заказчика уве</w:t>
      </w:r>
      <w:r w:rsidR="00BC3BBB">
        <w:rPr>
          <w:i/>
          <w:szCs w:val="24"/>
        </w:rPr>
        <w:t xml:space="preserve">домляет Подрядчика не позднее </w:t>
      </w:r>
      <w:r>
        <w:t>10</w:t>
      </w:r>
      <w:r w:rsidR="00BC3BBB">
        <w:t xml:space="preserve"> </w:t>
      </w:r>
      <w:r w:rsidRPr="0096341C">
        <w:rPr>
          <w:i/>
          <w:szCs w:val="24"/>
        </w:rPr>
        <w:t>рабочих дней после принятия соответствующего решения.</w:t>
      </w:r>
    </w:p>
    <w:p w:rsidR="00447C53" w:rsidRPr="0096341C" w:rsidRDefault="00447C53" w:rsidP="00447C53">
      <w:pPr>
        <w:tabs>
          <w:tab w:val="left" w:pos="851"/>
        </w:tabs>
        <w:jc w:val="both"/>
        <w:rPr>
          <w:i/>
          <w:szCs w:val="24"/>
        </w:rPr>
      </w:pPr>
      <w:r w:rsidRPr="0096341C">
        <w:rPr>
          <w:i/>
          <w:szCs w:val="24"/>
        </w:rPr>
        <w:tab/>
        <w:t>Субподрядчик(-ки) должен(ны) иметь необходимые лицензии, разрешения и (или)  свидетельства о допуске к соответствующим видам работ.</w:t>
      </w:r>
    </w:p>
    <w:p w:rsidR="00447C53" w:rsidRPr="0096341C" w:rsidRDefault="00447C53" w:rsidP="00447C53">
      <w:pPr>
        <w:tabs>
          <w:tab w:val="left" w:pos="851"/>
        </w:tabs>
        <w:jc w:val="both"/>
        <w:rPr>
          <w:i/>
          <w:szCs w:val="24"/>
        </w:rPr>
      </w:pPr>
      <w:r w:rsidRPr="0096341C">
        <w:rPr>
          <w:i/>
          <w:szCs w:val="24"/>
        </w:rPr>
        <w:tab/>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rsidR="00447C53" w:rsidRPr="0096341C" w:rsidRDefault="00447C53" w:rsidP="00447C53">
      <w:pPr>
        <w:tabs>
          <w:tab w:val="left" w:pos="851"/>
        </w:tabs>
        <w:jc w:val="both"/>
        <w:rPr>
          <w:i/>
          <w:szCs w:val="24"/>
        </w:rPr>
      </w:pPr>
      <w:r w:rsidRPr="0096341C">
        <w:rPr>
          <w:i/>
          <w:szCs w:val="24"/>
        </w:rPr>
        <w:tab/>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rsidR="00447C53" w:rsidRPr="0096341C" w:rsidRDefault="00447C53" w:rsidP="00447C53">
      <w:pPr>
        <w:numPr>
          <w:ilvl w:val="2"/>
          <w:numId w:val="2"/>
        </w:numPr>
        <w:tabs>
          <w:tab w:val="left" w:pos="1418"/>
        </w:tabs>
        <w:ind w:left="0" w:firstLine="709"/>
        <w:jc w:val="both"/>
        <w:rPr>
          <w:szCs w:val="24"/>
        </w:rPr>
      </w:pPr>
      <w:r>
        <w:rPr>
          <w:szCs w:val="24"/>
        </w:rPr>
        <w:t xml:space="preserve"> </w:t>
      </w:r>
      <w:r w:rsidRPr="0096341C">
        <w:rPr>
          <w:szCs w:val="24"/>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w:t>
      </w:r>
      <w:r>
        <w:t>8.7</w:t>
      </w:r>
      <w:r w:rsidRPr="0096341C">
        <w:rPr>
          <w:szCs w:val="24"/>
        </w:rPr>
        <w:t xml:space="preserve"> Договора и расторжения Договора.</w:t>
      </w:r>
    </w:p>
    <w:p w:rsidR="00447C53" w:rsidRPr="0096341C" w:rsidRDefault="00447C53" w:rsidP="00447C53">
      <w:pPr>
        <w:numPr>
          <w:ilvl w:val="2"/>
          <w:numId w:val="2"/>
        </w:numPr>
        <w:tabs>
          <w:tab w:val="left" w:pos="1418"/>
        </w:tabs>
        <w:ind w:left="0" w:firstLine="709"/>
        <w:jc w:val="both"/>
        <w:rPr>
          <w:szCs w:val="24"/>
        </w:rPr>
      </w:pPr>
      <w:r>
        <w:rPr>
          <w:szCs w:val="24"/>
        </w:rPr>
        <w:t xml:space="preserve"> </w:t>
      </w:r>
      <w:r w:rsidRPr="0096341C">
        <w:rPr>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447C53" w:rsidRPr="0096341C" w:rsidRDefault="00447C53" w:rsidP="00447C53">
      <w:pPr>
        <w:numPr>
          <w:ilvl w:val="2"/>
          <w:numId w:val="2"/>
        </w:numPr>
        <w:tabs>
          <w:tab w:val="left" w:pos="1418"/>
        </w:tabs>
        <w:ind w:left="0" w:firstLine="709"/>
        <w:jc w:val="both"/>
        <w:rPr>
          <w:szCs w:val="24"/>
        </w:rPr>
      </w:pPr>
      <w:r>
        <w:rPr>
          <w:szCs w:val="24"/>
        </w:rPr>
        <w:lastRenderedPageBreak/>
        <w:t xml:space="preserve"> </w:t>
      </w:r>
      <w:r w:rsidRPr="0096341C">
        <w:rPr>
          <w:szCs w:val="24"/>
        </w:rPr>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w:t>
      </w:r>
      <w:r w:rsidRPr="0096341C">
        <w:rPr>
          <w:i/>
          <w:szCs w:val="24"/>
        </w:rPr>
        <w:t>и Приложением №</w:t>
      </w:r>
      <w:r w:rsidR="00CF60F6">
        <w:rPr>
          <w:i/>
          <w:szCs w:val="24"/>
        </w:rPr>
        <w:t xml:space="preserve"> </w:t>
      </w:r>
      <w:r>
        <w:t>8</w:t>
      </w:r>
      <w:r w:rsidRPr="0096341C">
        <w:rPr>
          <w:i/>
          <w:szCs w:val="24"/>
        </w:rPr>
        <w:t xml:space="preserve"> к настоящему Договору</w:t>
      </w:r>
      <w:r w:rsidRPr="0096341C">
        <w:rPr>
          <w:szCs w:val="24"/>
        </w:rPr>
        <w:t>.</w:t>
      </w:r>
    </w:p>
    <w:p w:rsidR="00447C53" w:rsidRPr="0096341C" w:rsidRDefault="00447C53" w:rsidP="00447C53">
      <w:pPr>
        <w:numPr>
          <w:ilvl w:val="2"/>
          <w:numId w:val="2"/>
        </w:numPr>
        <w:tabs>
          <w:tab w:val="left" w:pos="1418"/>
        </w:tabs>
        <w:ind w:left="0" w:firstLine="709"/>
        <w:jc w:val="both"/>
        <w:rPr>
          <w:szCs w:val="24"/>
        </w:rPr>
      </w:pPr>
      <w:r>
        <w:rPr>
          <w:szCs w:val="24"/>
        </w:rPr>
        <w:t xml:space="preserve"> </w:t>
      </w:r>
      <w:r w:rsidRPr="0096341C">
        <w:rPr>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w:t>
      </w:r>
      <w:r>
        <w:t>1</w:t>
      </w:r>
      <w:r w:rsidRPr="0096341C">
        <w:rPr>
          <w:szCs w:val="24"/>
        </w:rPr>
        <w:t xml:space="preserve">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447C53" w:rsidRPr="0096341C" w:rsidRDefault="00447C53" w:rsidP="00447C53">
      <w:pPr>
        <w:numPr>
          <w:ilvl w:val="2"/>
          <w:numId w:val="2"/>
        </w:numPr>
        <w:tabs>
          <w:tab w:val="left" w:pos="1418"/>
        </w:tabs>
        <w:ind w:left="0" w:firstLine="709"/>
        <w:jc w:val="both"/>
        <w:rPr>
          <w:szCs w:val="24"/>
        </w:rPr>
      </w:pPr>
      <w:r>
        <w:rPr>
          <w:szCs w:val="24"/>
        </w:rPr>
        <w:t xml:space="preserve"> </w:t>
      </w:r>
      <w:r w:rsidRPr="0096341C">
        <w:rPr>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447C53" w:rsidRPr="0096341C" w:rsidRDefault="00447C53" w:rsidP="00447C53">
      <w:pPr>
        <w:numPr>
          <w:ilvl w:val="2"/>
          <w:numId w:val="2"/>
        </w:numPr>
        <w:tabs>
          <w:tab w:val="num" w:pos="0"/>
          <w:tab w:val="left" w:pos="1418"/>
        </w:tabs>
        <w:ind w:left="0" w:firstLine="709"/>
        <w:jc w:val="both"/>
        <w:rPr>
          <w:szCs w:val="24"/>
        </w:rPr>
      </w:pPr>
      <w:r>
        <w:rPr>
          <w:szCs w:val="24"/>
        </w:rPr>
        <w:t xml:space="preserve"> </w:t>
      </w:r>
      <w:r w:rsidRPr="0096341C">
        <w:rPr>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rsidR="00447C53" w:rsidRPr="0096341C" w:rsidRDefault="00447C53" w:rsidP="00447C53">
      <w:pPr>
        <w:numPr>
          <w:ilvl w:val="2"/>
          <w:numId w:val="2"/>
        </w:numPr>
        <w:tabs>
          <w:tab w:val="left" w:pos="1418"/>
        </w:tabs>
        <w:ind w:left="0" w:firstLine="709"/>
        <w:jc w:val="both"/>
        <w:rPr>
          <w:szCs w:val="24"/>
        </w:rPr>
      </w:pPr>
      <w:r>
        <w:rPr>
          <w:szCs w:val="24"/>
        </w:rPr>
        <w:t xml:space="preserve"> </w:t>
      </w:r>
      <w:r w:rsidRPr="0096341C">
        <w:rPr>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rsidR="00447C53" w:rsidRPr="0096341C" w:rsidRDefault="00447C53" w:rsidP="00447C53">
      <w:pPr>
        <w:autoSpaceDE w:val="0"/>
        <w:autoSpaceDN w:val="0"/>
        <w:adjustRightInd w:val="0"/>
        <w:ind w:firstLine="567"/>
        <w:jc w:val="both"/>
        <w:rPr>
          <w:i/>
          <w:szCs w:val="24"/>
        </w:rPr>
      </w:pPr>
      <w:r w:rsidRPr="0096341C">
        <w:rPr>
          <w:szCs w:val="24"/>
        </w:rPr>
        <w:t>3.2.14.</w:t>
      </w:r>
      <w:r>
        <w:rPr>
          <w:szCs w:val="24"/>
        </w:rPr>
        <w:t xml:space="preserve"> </w:t>
      </w:r>
      <w:r w:rsidRPr="0096341C">
        <w:rPr>
          <w:i/>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447C53" w:rsidRPr="0096341C" w:rsidRDefault="00CF60F6" w:rsidP="00447C53">
      <w:pPr>
        <w:tabs>
          <w:tab w:val="left" w:pos="1418"/>
        </w:tabs>
        <w:jc w:val="both"/>
        <w:rPr>
          <w:szCs w:val="24"/>
        </w:rPr>
      </w:pPr>
      <w:r>
        <w:rPr>
          <w:i/>
          <w:szCs w:val="24"/>
        </w:rPr>
        <w:t xml:space="preserve">Подрядчик в течение 15 </w:t>
      </w:r>
      <w:r w:rsidR="00447C53" w:rsidRPr="0096341C">
        <w:rPr>
          <w:i/>
          <w:szCs w:val="24"/>
        </w:rPr>
        <w:t>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rsidR="00447C53" w:rsidRPr="0096341C" w:rsidRDefault="00447C53" w:rsidP="00447C53">
      <w:pPr>
        <w:numPr>
          <w:ilvl w:val="2"/>
          <w:numId w:val="4"/>
        </w:numPr>
        <w:tabs>
          <w:tab w:val="left" w:pos="0"/>
        </w:tabs>
        <w:ind w:left="0" w:firstLine="710"/>
        <w:jc w:val="both"/>
        <w:rPr>
          <w:szCs w:val="24"/>
        </w:rPr>
      </w:pPr>
      <w:r w:rsidRPr="0096341C">
        <w:rPr>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447C53" w:rsidRPr="0096341C" w:rsidRDefault="00447C53" w:rsidP="00447C53">
      <w:pPr>
        <w:numPr>
          <w:ilvl w:val="2"/>
          <w:numId w:val="4"/>
        </w:numPr>
        <w:tabs>
          <w:tab w:val="left" w:pos="1418"/>
        </w:tabs>
        <w:ind w:left="0" w:firstLine="709"/>
        <w:jc w:val="both"/>
        <w:rPr>
          <w:szCs w:val="24"/>
        </w:rPr>
      </w:pPr>
      <w:r>
        <w:rPr>
          <w:szCs w:val="24"/>
        </w:rPr>
        <w:t xml:space="preserve"> </w:t>
      </w:r>
      <w:r w:rsidRPr="0096341C">
        <w:rPr>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rsidR="00447C53" w:rsidRPr="0096341C" w:rsidRDefault="00447C53" w:rsidP="00447C53">
      <w:pPr>
        <w:numPr>
          <w:ilvl w:val="2"/>
          <w:numId w:val="4"/>
        </w:numPr>
        <w:tabs>
          <w:tab w:val="left" w:pos="1418"/>
        </w:tabs>
        <w:ind w:left="0" w:firstLine="709"/>
        <w:jc w:val="both"/>
        <w:rPr>
          <w:szCs w:val="24"/>
        </w:rPr>
      </w:pPr>
      <w:r>
        <w:rPr>
          <w:szCs w:val="24"/>
        </w:rPr>
        <w:t xml:space="preserve"> </w:t>
      </w:r>
      <w:r w:rsidRPr="0096341C">
        <w:rPr>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
    <w:p w:rsidR="00447C53" w:rsidRPr="0096341C" w:rsidRDefault="00447C53" w:rsidP="00447C53">
      <w:pPr>
        <w:numPr>
          <w:ilvl w:val="2"/>
          <w:numId w:val="4"/>
        </w:numPr>
        <w:tabs>
          <w:tab w:val="left" w:pos="1418"/>
        </w:tabs>
        <w:ind w:left="0" w:firstLine="709"/>
        <w:jc w:val="both"/>
        <w:rPr>
          <w:szCs w:val="24"/>
        </w:rPr>
      </w:pPr>
      <w:r>
        <w:rPr>
          <w:szCs w:val="24"/>
        </w:rPr>
        <w:t xml:space="preserve"> </w:t>
      </w:r>
      <w:r w:rsidRPr="0096341C">
        <w:rPr>
          <w:szCs w:val="24"/>
        </w:rPr>
        <w:t>Немедленно предупредить Заказчика и до получения от него указаний приостановить работу при обнаружении:</w:t>
      </w:r>
    </w:p>
    <w:p w:rsidR="00447C53" w:rsidRPr="0096341C" w:rsidRDefault="00447C53" w:rsidP="00447C53">
      <w:pPr>
        <w:tabs>
          <w:tab w:val="left" w:pos="1418"/>
        </w:tabs>
        <w:ind w:firstLine="709"/>
        <w:jc w:val="both"/>
        <w:rPr>
          <w:szCs w:val="24"/>
        </w:rPr>
      </w:pPr>
      <w:r w:rsidRPr="0096341C">
        <w:rPr>
          <w:szCs w:val="24"/>
        </w:rPr>
        <w:t xml:space="preserve"> - непригодности или недоброкачественности предоставленных Заказчиком материалов, оборудования, технической документации;</w:t>
      </w:r>
    </w:p>
    <w:p w:rsidR="00447C53" w:rsidRPr="0096341C" w:rsidRDefault="00447C53" w:rsidP="00447C53">
      <w:pPr>
        <w:tabs>
          <w:tab w:val="left" w:pos="1418"/>
        </w:tabs>
        <w:ind w:firstLine="709"/>
        <w:jc w:val="both"/>
        <w:rPr>
          <w:szCs w:val="24"/>
        </w:rPr>
      </w:pPr>
      <w:r w:rsidRPr="0096341C">
        <w:rPr>
          <w:szCs w:val="24"/>
        </w:rPr>
        <w:t>- возможных неблагоприятных для Заказчика последствий выполнения его указаний о способе исполнения работы,</w:t>
      </w:r>
    </w:p>
    <w:p w:rsidR="00447C53" w:rsidRPr="0096341C" w:rsidRDefault="00447C53" w:rsidP="00447C53">
      <w:pPr>
        <w:tabs>
          <w:tab w:val="left" w:pos="1418"/>
        </w:tabs>
        <w:ind w:firstLine="709"/>
        <w:jc w:val="both"/>
        <w:rPr>
          <w:szCs w:val="24"/>
        </w:rPr>
      </w:pPr>
      <w:r w:rsidRPr="0096341C">
        <w:rPr>
          <w:szCs w:val="24"/>
        </w:rPr>
        <w:lastRenderedPageBreak/>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447C53" w:rsidRPr="0096341C" w:rsidRDefault="00447C53" w:rsidP="00447C53">
      <w:pPr>
        <w:numPr>
          <w:ilvl w:val="2"/>
          <w:numId w:val="4"/>
        </w:numPr>
        <w:tabs>
          <w:tab w:val="left" w:pos="1418"/>
        </w:tabs>
        <w:ind w:left="0" w:firstLine="709"/>
        <w:jc w:val="both"/>
        <w:rPr>
          <w:szCs w:val="24"/>
        </w:rPr>
      </w:pPr>
      <w:r>
        <w:rPr>
          <w:szCs w:val="24"/>
        </w:rPr>
        <w:t xml:space="preserve"> </w:t>
      </w:r>
      <w:r w:rsidRPr="0096341C">
        <w:rPr>
          <w:szCs w:val="24"/>
        </w:rPr>
        <w:t xml:space="preserve">Письменно информировать Заказчика о начале приемки отдельных ответственных узлов, конструкций и скрытых работ. </w:t>
      </w:r>
    </w:p>
    <w:p w:rsidR="00447C53" w:rsidRPr="0096341C" w:rsidRDefault="00447C53" w:rsidP="00447C53">
      <w:pPr>
        <w:numPr>
          <w:ilvl w:val="2"/>
          <w:numId w:val="4"/>
        </w:numPr>
        <w:tabs>
          <w:tab w:val="left" w:pos="1418"/>
        </w:tabs>
        <w:ind w:left="0" w:firstLine="709"/>
        <w:jc w:val="both"/>
        <w:rPr>
          <w:szCs w:val="24"/>
        </w:rPr>
      </w:pPr>
      <w:r>
        <w:rPr>
          <w:szCs w:val="24"/>
        </w:rPr>
        <w:t xml:space="preserve"> </w:t>
      </w:r>
      <w:r w:rsidRPr="0096341C">
        <w:rPr>
          <w:szCs w:val="24"/>
        </w:rPr>
        <w:t xml:space="preserve">Подрядчик имеет право с письменного согласия Заказчика выполнить Работы досрочно. </w:t>
      </w:r>
    </w:p>
    <w:p w:rsidR="00447C53" w:rsidRPr="0096341C" w:rsidRDefault="00447C53" w:rsidP="00447C53">
      <w:pPr>
        <w:numPr>
          <w:ilvl w:val="2"/>
          <w:numId w:val="4"/>
        </w:numPr>
        <w:tabs>
          <w:tab w:val="left" w:pos="1418"/>
        </w:tabs>
        <w:ind w:left="0" w:firstLine="709"/>
        <w:jc w:val="both"/>
        <w:rPr>
          <w:szCs w:val="24"/>
        </w:rPr>
      </w:pPr>
      <w:r>
        <w:rPr>
          <w:szCs w:val="24"/>
        </w:rPr>
        <w:t xml:space="preserve"> </w:t>
      </w:r>
      <w:r w:rsidRPr="0096341C">
        <w:rPr>
          <w:szCs w:val="24"/>
        </w:rPr>
        <w:t>Выполнить в полном объеме все обязательства, предусмотренные в других условиях настоящего Договора и дополнительных соглашениях к нему.</w:t>
      </w:r>
    </w:p>
    <w:p w:rsidR="00447C53" w:rsidRPr="0096341C" w:rsidRDefault="00447C53" w:rsidP="00447C53">
      <w:pPr>
        <w:ind w:firstLine="709"/>
        <w:jc w:val="both"/>
        <w:rPr>
          <w:i/>
          <w:noProof/>
          <w:szCs w:val="24"/>
        </w:rPr>
      </w:pPr>
      <w:r w:rsidRPr="0096341C">
        <w:rPr>
          <w:i/>
          <w:szCs w:val="24"/>
        </w:rPr>
        <w:t>3.2.22.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p>
    <w:p w:rsidR="00447C53" w:rsidRPr="0096341C" w:rsidRDefault="00447C53" w:rsidP="00447C53">
      <w:pPr>
        <w:ind w:firstLine="709"/>
        <w:jc w:val="both"/>
        <w:rPr>
          <w:i/>
          <w:szCs w:val="24"/>
        </w:rPr>
      </w:pPr>
      <w:r w:rsidRPr="0096341C">
        <w:rPr>
          <w:i/>
          <w:szCs w:val="24"/>
        </w:rPr>
        <w:t>3.2.23. 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rsidR="00447C53" w:rsidRPr="0096341C" w:rsidRDefault="00447C53" w:rsidP="00447C53">
      <w:pPr>
        <w:ind w:firstLine="709"/>
        <w:jc w:val="both"/>
        <w:rPr>
          <w:i/>
          <w:szCs w:val="24"/>
        </w:rPr>
      </w:pPr>
      <w:r w:rsidRPr="0096341C">
        <w:rPr>
          <w:i/>
          <w:szCs w:val="24"/>
        </w:rPr>
        <w:t>3.2.24. Нести полную ответственность перед Заказчиком за последствия неисполнения или ненадлежащего исполнения обязательств субподрядчиками.</w:t>
      </w:r>
    </w:p>
    <w:p w:rsidR="00447C53" w:rsidRPr="0096341C" w:rsidRDefault="00447C53" w:rsidP="00447C53">
      <w:pPr>
        <w:ind w:firstLine="709"/>
        <w:jc w:val="both"/>
        <w:rPr>
          <w:i/>
          <w:szCs w:val="24"/>
        </w:rPr>
      </w:pPr>
      <w:r w:rsidRPr="0096341C">
        <w:rPr>
          <w:i/>
          <w:szCs w:val="24"/>
        </w:rPr>
        <w:t>3.2.25.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447C53" w:rsidRPr="0096341C" w:rsidRDefault="00447C53" w:rsidP="00447C53">
      <w:pPr>
        <w:ind w:firstLine="709"/>
        <w:jc w:val="both"/>
        <w:rPr>
          <w:i/>
          <w:szCs w:val="24"/>
        </w:rPr>
      </w:pPr>
      <w:r w:rsidRPr="0096341C">
        <w:rPr>
          <w:i/>
          <w:szCs w:val="24"/>
        </w:rPr>
        <w:t>3.2.26. Сдать результат Работ рабочей и иным приемочным комиссиям, передав при этом Заказчику всю документацию, относящуюся к Работам и оборудованию.</w:t>
      </w:r>
    </w:p>
    <w:p w:rsidR="00447C53" w:rsidRPr="0096341C" w:rsidRDefault="00447C53" w:rsidP="00447C53">
      <w:pPr>
        <w:ind w:firstLine="709"/>
        <w:jc w:val="both"/>
        <w:rPr>
          <w:i/>
          <w:szCs w:val="24"/>
        </w:rPr>
      </w:pPr>
      <w:r w:rsidRPr="0096341C">
        <w:rPr>
          <w:i/>
          <w:szCs w:val="24"/>
        </w:rPr>
        <w:t>Обеспечить присутствие уполномоченных представителей в комиссии по вводу Объекта в эксплуатацию.</w:t>
      </w:r>
    </w:p>
    <w:p w:rsidR="00447C53" w:rsidRPr="0096341C" w:rsidRDefault="00447C53" w:rsidP="00447C53">
      <w:pPr>
        <w:ind w:firstLine="709"/>
        <w:jc w:val="both"/>
        <w:rPr>
          <w:i/>
          <w:szCs w:val="24"/>
        </w:rPr>
      </w:pPr>
      <w:r w:rsidRPr="0096341C">
        <w:rPr>
          <w:i/>
          <w:szCs w:val="24"/>
        </w:rPr>
        <w:t>3.2.27.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447C53" w:rsidRPr="0096341C" w:rsidRDefault="00447C53" w:rsidP="00447C53">
      <w:pPr>
        <w:ind w:firstLine="709"/>
        <w:jc w:val="both"/>
        <w:rPr>
          <w:i/>
          <w:szCs w:val="24"/>
        </w:rPr>
      </w:pPr>
      <w:r w:rsidRPr="0096341C">
        <w:rPr>
          <w:i/>
          <w:szCs w:val="24"/>
        </w:rPr>
        <w:tab/>
        <w:t>Подрядчик обязан обеспечить вывоз производственных и бытовых отходов, а так же вывоз оборудования и мусора по окончании выполненных работ.</w:t>
      </w:r>
    </w:p>
    <w:p w:rsidR="00447C53" w:rsidRPr="0096341C" w:rsidRDefault="00447C53" w:rsidP="00447C53">
      <w:pPr>
        <w:numPr>
          <w:ilvl w:val="1"/>
          <w:numId w:val="4"/>
        </w:numPr>
        <w:ind w:left="0" w:firstLine="355"/>
        <w:jc w:val="both"/>
        <w:rPr>
          <w:i/>
          <w:noProof/>
          <w:szCs w:val="24"/>
        </w:rPr>
      </w:pPr>
      <w:r>
        <w:rPr>
          <w:i/>
          <w:szCs w:val="24"/>
        </w:rPr>
        <w:t xml:space="preserve"> </w:t>
      </w:r>
      <w:r w:rsidRPr="0096341C">
        <w:rPr>
          <w:i/>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rsidR="00447C53" w:rsidRDefault="00447C53" w:rsidP="00447C53">
      <w:pPr>
        <w:jc w:val="center"/>
        <w:rPr>
          <w:b/>
          <w:szCs w:val="24"/>
        </w:rPr>
      </w:pPr>
      <w:r w:rsidRPr="0096341C">
        <w:rPr>
          <w:b/>
          <w:noProof/>
          <w:szCs w:val="24"/>
        </w:rPr>
        <w:t>4.</w:t>
      </w:r>
      <w:r w:rsidRPr="0096341C">
        <w:rPr>
          <w:b/>
          <w:szCs w:val="24"/>
        </w:rPr>
        <w:t xml:space="preserve"> ПОРЯДОК СДАЧИ-ПРИЕМКИ СТРОИТЕЛЬНО-МОНТАЖНЫХ РАБОТ</w:t>
      </w:r>
    </w:p>
    <w:p w:rsidR="00447C53" w:rsidRPr="0096341C" w:rsidRDefault="00447C53" w:rsidP="00447C53">
      <w:pPr>
        <w:numPr>
          <w:ilvl w:val="1"/>
          <w:numId w:val="5"/>
        </w:numPr>
        <w:tabs>
          <w:tab w:val="left" w:pos="1134"/>
        </w:tabs>
        <w:ind w:left="0" w:firstLine="567"/>
        <w:jc w:val="both"/>
        <w:rPr>
          <w:i/>
          <w:szCs w:val="24"/>
        </w:rPr>
      </w:pPr>
      <w:r w:rsidRPr="0096341C">
        <w:rPr>
          <w:i/>
          <w:szCs w:val="24"/>
        </w:rPr>
        <w:t xml:space="preserve">Работы выполняются Подрядчиком поэтапно. Наименование и сроки выполнения отдельных этапов Работ определяются Графиком </w:t>
      </w:r>
      <w:r w:rsidR="00BC3BBB">
        <w:rPr>
          <w:i/>
          <w:szCs w:val="24"/>
        </w:rPr>
        <w:t>производства</w:t>
      </w:r>
      <w:r w:rsidRPr="0096341C">
        <w:rPr>
          <w:i/>
          <w:szCs w:val="24"/>
        </w:rPr>
        <w:t xml:space="preserve"> Работ (Приложение  № </w:t>
      </w:r>
      <w:r w:rsidR="00BC3BBB">
        <w:rPr>
          <w:i/>
          <w:szCs w:val="24"/>
        </w:rPr>
        <w:t>2</w:t>
      </w:r>
      <w:r w:rsidRPr="0096341C">
        <w:rPr>
          <w:i/>
          <w:szCs w:val="24"/>
        </w:rPr>
        <w:t xml:space="preserve"> к Договору). Сдача-приемка выполненны</w:t>
      </w:r>
      <w:r w:rsidR="00BC3BBB">
        <w:rPr>
          <w:i/>
          <w:szCs w:val="24"/>
        </w:rPr>
        <w:t>х Работ производится ежемесячно</w:t>
      </w:r>
      <w:r w:rsidRPr="0096341C">
        <w:rPr>
          <w:i/>
          <w:szCs w:val="24"/>
        </w:rPr>
        <w:t xml:space="preserve">.  </w:t>
      </w:r>
    </w:p>
    <w:p w:rsidR="00447C53" w:rsidRPr="0096341C" w:rsidRDefault="00447C53" w:rsidP="00447C53">
      <w:pPr>
        <w:numPr>
          <w:ilvl w:val="1"/>
          <w:numId w:val="5"/>
        </w:numPr>
        <w:tabs>
          <w:tab w:val="left" w:pos="1134"/>
        </w:tabs>
        <w:ind w:left="0" w:firstLine="567"/>
        <w:jc w:val="both"/>
        <w:rPr>
          <w:szCs w:val="24"/>
        </w:rPr>
      </w:pPr>
      <w:r w:rsidRPr="0096341C">
        <w:rPr>
          <w:szCs w:val="24"/>
        </w:rPr>
        <w:t>В течение 10-ти (Десяти) рабочих дней после завершения всего комплекса Работ, выполняемых по соответствующему Договору, Подрядчик направляет Заказчику</w:t>
      </w:r>
    </w:p>
    <w:p w:rsidR="00447C53" w:rsidRPr="0096341C" w:rsidRDefault="00447C53" w:rsidP="00447C53">
      <w:pPr>
        <w:numPr>
          <w:ilvl w:val="2"/>
          <w:numId w:val="6"/>
        </w:numPr>
        <w:tabs>
          <w:tab w:val="left" w:pos="851"/>
        </w:tabs>
        <w:ind w:left="851" w:hanging="284"/>
        <w:jc w:val="both"/>
        <w:rPr>
          <w:i/>
          <w:szCs w:val="24"/>
        </w:rPr>
      </w:pPr>
      <w:r w:rsidRPr="0096341C">
        <w:rPr>
          <w:i/>
          <w:szCs w:val="24"/>
        </w:rPr>
        <w:t xml:space="preserve">Акт о приемке выполненных работ, </w:t>
      </w:r>
    </w:p>
    <w:p w:rsidR="00447C53" w:rsidRPr="0096341C" w:rsidRDefault="00447C53" w:rsidP="00447C53">
      <w:pPr>
        <w:numPr>
          <w:ilvl w:val="2"/>
          <w:numId w:val="6"/>
        </w:numPr>
        <w:tabs>
          <w:tab w:val="left" w:pos="851"/>
        </w:tabs>
        <w:ind w:left="851" w:hanging="284"/>
        <w:jc w:val="both"/>
        <w:rPr>
          <w:i/>
          <w:szCs w:val="24"/>
        </w:rPr>
      </w:pPr>
      <w:r w:rsidRPr="0096341C">
        <w:rPr>
          <w:i/>
          <w:szCs w:val="24"/>
        </w:rPr>
        <w:t xml:space="preserve">Справку (КС 2), </w:t>
      </w:r>
    </w:p>
    <w:p w:rsidR="00447C53" w:rsidRPr="0096341C" w:rsidRDefault="00151AA0" w:rsidP="00447C53">
      <w:pPr>
        <w:numPr>
          <w:ilvl w:val="2"/>
          <w:numId w:val="6"/>
        </w:numPr>
        <w:tabs>
          <w:tab w:val="left" w:pos="851"/>
        </w:tabs>
        <w:ind w:left="851" w:hanging="284"/>
        <w:jc w:val="both"/>
        <w:rPr>
          <w:i/>
          <w:szCs w:val="24"/>
        </w:rPr>
      </w:pPr>
      <w:r>
        <w:rPr>
          <w:i/>
          <w:szCs w:val="24"/>
        </w:rPr>
        <w:t>Справку (КС</w:t>
      </w:r>
      <w:r w:rsidR="00447C53" w:rsidRPr="0096341C">
        <w:rPr>
          <w:i/>
          <w:szCs w:val="24"/>
        </w:rPr>
        <w:t xml:space="preserve"> 3)</w:t>
      </w:r>
    </w:p>
    <w:p w:rsidR="00447C53" w:rsidRPr="0096341C" w:rsidRDefault="00447C53" w:rsidP="00447C53">
      <w:pPr>
        <w:numPr>
          <w:ilvl w:val="2"/>
          <w:numId w:val="6"/>
        </w:numPr>
        <w:tabs>
          <w:tab w:val="left" w:pos="851"/>
        </w:tabs>
        <w:ind w:left="851" w:hanging="284"/>
        <w:jc w:val="both"/>
        <w:rPr>
          <w:i/>
          <w:szCs w:val="24"/>
        </w:rPr>
      </w:pPr>
      <w:r w:rsidRPr="0096341C">
        <w:rPr>
          <w:i/>
          <w:szCs w:val="24"/>
        </w:rPr>
        <w:t xml:space="preserve">счет, </w:t>
      </w:r>
    </w:p>
    <w:p w:rsidR="00447C53" w:rsidRPr="0096341C" w:rsidRDefault="00447C53" w:rsidP="00447C53">
      <w:pPr>
        <w:numPr>
          <w:ilvl w:val="2"/>
          <w:numId w:val="6"/>
        </w:numPr>
        <w:tabs>
          <w:tab w:val="left" w:pos="851"/>
        </w:tabs>
        <w:ind w:left="851" w:hanging="284"/>
        <w:jc w:val="both"/>
        <w:rPr>
          <w:i/>
          <w:szCs w:val="24"/>
        </w:rPr>
      </w:pPr>
      <w:r w:rsidRPr="0096341C">
        <w:rPr>
          <w:i/>
          <w:szCs w:val="24"/>
        </w:rPr>
        <w:t>комплект докуме</w:t>
      </w:r>
      <w:r w:rsidR="00151AA0">
        <w:rPr>
          <w:i/>
          <w:szCs w:val="24"/>
        </w:rPr>
        <w:t>нтации,  указанный</w:t>
      </w:r>
      <w:r w:rsidRPr="0096341C">
        <w:rPr>
          <w:i/>
          <w:szCs w:val="24"/>
        </w:rPr>
        <w:t xml:space="preserve"> в </w:t>
      </w:r>
      <w:r>
        <w:t>Техническом задании (приложение №1)</w:t>
      </w:r>
      <w:r w:rsidRPr="0096341C">
        <w:rPr>
          <w:i/>
          <w:szCs w:val="24"/>
        </w:rPr>
        <w:t xml:space="preserve"> </w:t>
      </w:r>
    </w:p>
    <w:p w:rsidR="00447C53" w:rsidRPr="0096341C" w:rsidRDefault="00447C53" w:rsidP="00447C53">
      <w:pPr>
        <w:numPr>
          <w:ilvl w:val="2"/>
          <w:numId w:val="6"/>
        </w:numPr>
        <w:tabs>
          <w:tab w:val="left" w:pos="851"/>
        </w:tabs>
        <w:ind w:left="851" w:hanging="284"/>
        <w:jc w:val="both"/>
        <w:rPr>
          <w:i/>
          <w:szCs w:val="24"/>
        </w:rPr>
      </w:pPr>
      <w:r w:rsidRPr="0096341C">
        <w:rPr>
          <w:i/>
          <w:szCs w:val="24"/>
        </w:rPr>
        <w:lastRenderedPageBreak/>
        <w:t>счет-фактуру.</w:t>
      </w:r>
    </w:p>
    <w:p w:rsidR="00447C53" w:rsidRPr="0096341C" w:rsidRDefault="00447C53" w:rsidP="00447C53">
      <w:pPr>
        <w:numPr>
          <w:ilvl w:val="1"/>
          <w:numId w:val="5"/>
        </w:numPr>
        <w:tabs>
          <w:tab w:val="num" w:pos="1134"/>
        </w:tabs>
        <w:ind w:left="0" w:firstLine="567"/>
        <w:jc w:val="both"/>
        <w:rPr>
          <w:szCs w:val="24"/>
        </w:rPr>
      </w:pPr>
      <w:r w:rsidRPr="0096341C">
        <w:rPr>
          <w:szCs w:val="24"/>
        </w:rPr>
        <w:t>Заказчик в течение 10-ти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w:t>
      </w:r>
    </w:p>
    <w:p w:rsidR="00447C53" w:rsidRPr="0096341C" w:rsidRDefault="00447C53" w:rsidP="00447C53">
      <w:pPr>
        <w:tabs>
          <w:tab w:val="left" w:pos="1134"/>
        </w:tabs>
        <w:ind w:firstLine="567"/>
        <w:jc w:val="both"/>
        <w:rPr>
          <w:szCs w:val="24"/>
        </w:rPr>
      </w:pPr>
      <w:r w:rsidRPr="0096341C">
        <w:rPr>
          <w:szCs w:val="24"/>
        </w:rPr>
        <w:t>Перечень дефектов, выявленных, в том числе в период действия гарантийных обязательств, и сроков их исправления оформляется  Заказчиком в одностороннем порядке. Обнаруженные недостатки выполненных Работ устраняются Подрядчиком за свой счет.</w:t>
      </w:r>
    </w:p>
    <w:p w:rsidR="00447C53" w:rsidRPr="0096341C" w:rsidRDefault="00447C53" w:rsidP="00447C53">
      <w:pPr>
        <w:numPr>
          <w:ilvl w:val="1"/>
          <w:numId w:val="5"/>
        </w:numPr>
        <w:tabs>
          <w:tab w:val="num" w:pos="1134"/>
        </w:tabs>
        <w:ind w:left="0" w:firstLine="567"/>
        <w:jc w:val="both"/>
        <w:rPr>
          <w:i/>
          <w:szCs w:val="24"/>
        </w:rPr>
      </w:pPr>
      <w:r w:rsidRPr="0096341C">
        <w:rPr>
          <w:i/>
          <w:szCs w:val="24"/>
        </w:rPr>
        <w:t>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447C53" w:rsidRPr="0096341C" w:rsidRDefault="00447C53" w:rsidP="00447C53">
      <w:pPr>
        <w:pStyle w:val="-"/>
        <w:tabs>
          <w:tab w:val="clear" w:pos="360"/>
          <w:tab w:val="left" w:pos="708"/>
        </w:tabs>
        <w:spacing w:line="240" w:lineRule="auto"/>
        <w:ind w:firstLine="540"/>
        <w:rPr>
          <w:i/>
          <w:sz w:val="24"/>
          <w:szCs w:val="24"/>
        </w:rPr>
      </w:pPr>
      <w:r w:rsidRPr="0096341C">
        <w:rPr>
          <w:i/>
          <w:sz w:val="24"/>
          <w:szCs w:val="24"/>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Pr="00447C53">
        <w:rPr>
          <w:sz w:val="24"/>
          <w:szCs w:val="24"/>
        </w:rPr>
        <w:t>10</w:t>
      </w:r>
      <w:r w:rsidRPr="00447C53">
        <w:rPr>
          <w:i/>
          <w:sz w:val="24"/>
          <w:szCs w:val="24"/>
        </w:rPr>
        <w:t xml:space="preserve"> (</w:t>
      </w:r>
      <w:r w:rsidRPr="00447C53">
        <w:rPr>
          <w:sz w:val="24"/>
          <w:szCs w:val="24"/>
        </w:rPr>
        <w:t>десять</w:t>
      </w:r>
      <w:r w:rsidRPr="00447C53">
        <w:rPr>
          <w:i/>
          <w:sz w:val="24"/>
          <w:szCs w:val="24"/>
        </w:rPr>
        <w:t>)</w:t>
      </w:r>
      <w:r w:rsidRPr="0096341C">
        <w:rPr>
          <w:i/>
          <w:sz w:val="24"/>
          <w:szCs w:val="24"/>
        </w:rPr>
        <w:t xml:space="preserve">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447C53" w:rsidRPr="0096341C" w:rsidRDefault="00447C53" w:rsidP="00447C53">
      <w:pPr>
        <w:pStyle w:val="-"/>
        <w:tabs>
          <w:tab w:val="clear" w:pos="360"/>
          <w:tab w:val="left" w:pos="708"/>
        </w:tabs>
        <w:spacing w:line="240" w:lineRule="auto"/>
        <w:ind w:firstLine="540"/>
        <w:rPr>
          <w:i/>
          <w:sz w:val="24"/>
          <w:szCs w:val="24"/>
        </w:rPr>
      </w:pPr>
      <w:r w:rsidRPr="0096341C">
        <w:rPr>
          <w:i/>
          <w:sz w:val="24"/>
          <w:szCs w:val="24"/>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151AA0" w:rsidRDefault="00447C53" w:rsidP="00151AA0">
      <w:pPr>
        <w:pStyle w:val="-"/>
        <w:tabs>
          <w:tab w:val="clear" w:pos="360"/>
          <w:tab w:val="left" w:pos="708"/>
        </w:tabs>
        <w:spacing w:line="240" w:lineRule="auto"/>
        <w:ind w:firstLine="540"/>
        <w:rPr>
          <w:i/>
          <w:sz w:val="24"/>
          <w:szCs w:val="24"/>
        </w:rPr>
      </w:pPr>
      <w:r w:rsidRPr="0096341C">
        <w:rPr>
          <w:i/>
          <w:sz w:val="24"/>
          <w:szCs w:val="24"/>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447C53" w:rsidRPr="0096341C" w:rsidRDefault="00447C53" w:rsidP="00447C53">
      <w:pPr>
        <w:pStyle w:val="-"/>
        <w:tabs>
          <w:tab w:val="clear" w:pos="360"/>
          <w:tab w:val="left" w:pos="708"/>
        </w:tabs>
        <w:spacing w:line="240" w:lineRule="auto"/>
        <w:ind w:firstLine="540"/>
        <w:rPr>
          <w:i/>
          <w:sz w:val="24"/>
          <w:szCs w:val="24"/>
        </w:rPr>
      </w:pPr>
      <w:r w:rsidRPr="0096341C">
        <w:rPr>
          <w:i/>
          <w:sz w:val="24"/>
          <w:szCs w:val="24"/>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151AA0" w:rsidRPr="0096341C" w:rsidRDefault="00151AA0" w:rsidP="00447C53">
      <w:pPr>
        <w:pStyle w:val="ConsPlusNonformat"/>
        <w:widowControl/>
        <w:ind w:firstLine="709"/>
        <w:jc w:val="both"/>
        <w:rPr>
          <w:rFonts w:ascii="Times New Roman" w:hAnsi="Times New Roman" w:cs="Times New Roman"/>
          <w:sz w:val="24"/>
          <w:szCs w:val="24"/>
        </w:rPr>
      </w:pPr>
    </w:p>
    <w:p w:rsidR="00447C53" w:rsidRPr="0096341C" w:rsidRDefault="00447C53" w:rsidP="00447C53">
      <w:pPr>
        <w:jc w:val="center"/>
        <w:rPr>
          <w:b/>
          <w:szCs w:val="24"/>
        </w:rPr>
      </w:pPr>
      <w:r w:rsidRPr="0096341C">
        <w:rPr>
          <w:b/>
          <w:noProof/>
          <w:szCs w:val="24"/>
        </w:rPr>
        <w:t>5.</w:t>
      </w:r>
      <w:r w:rsidRPr="0096341C">
        <w:rPr>
          <w:b/>
          <w:szCs w:val="24"/>
        </w:rPr>
        <w:t xml:space="preserve"> ПОРЯДОК ОПЛАТЫ СТРОИТЕЛЬНО-МОНТАЖНЫХ РАБОТ</w:t>
      </w:r>
    </w:p>
    <w:p w:rsidR="00447C53" w:rsidRPr="0096341C" w:rsidRDefault="00447C53" w:rsidP="00447C53">
      <w:pPr>
        <w:rPr>
          <w:szCs w:val="24"/>
        </w:rPr>
      </w:pPr>
    </w:p>
    <w:p w:rsidR="00447C53" w:rsidRPr="0096341C" w:rsidRDefault="00447C53" w:rsidP="00447C53">
      <w:pPr>
        <w:numPr>
          <w:ilvl w:val="1"/>
          <w:numId w:val="7"/>
        </w:numPr>
        <w:tabs>
          <w:tab w:val="left" w:pos="1276"/>
        </w:tabs>
        <w:ind w:left="0" w:firstLine="710"/>
        <w:jc w:val="both"/>
        <w:rPr>
          <w:i/>
          <w:szCs w:val="24"/>
        </w:rPr>
      </w:pPr>
      <w:r w:rsidRPr="0096341C">
        <w:rPr>
          <w:i/>
          <w:szCs w:val="24"/>
        </w:rPr>
        <w:t xml:space="preserve">Заказчик оплачивает Подрядчику выполненные и принятые Работы (этап работ) на основании подписанных обеими Сторонами: </w:t>
      </w:r>
    </w:p>
    <w:p w:rsidR="00447C53" w:rsidRPr="0096341C" w:rsidRDefault="00447C53" w:rsidP="00447C53">
      <w:pPr>
        <w:tabs>
          <w:tab w:val="left" w:pos="709"/>
        </w:tabs>
        <w:ind w:firstLine="710"/>
        <w:jc w:val="both"/>
        <w:rPr>
          <w:i/>
          <w:szCs w:val="24"/>
        </w:rPr>
      </w:pPr>
      <w:r w:rsidRPr="0096341C">
        <w:rPr>
          <w:i/>
          <w:szCs w:val="24"/>
        </w:rPr>
        <w:t>Акта  о приемке выполненных Работ (этапа Работ),</w:t>
      </w:r>
    </w:p>
    <w:p w:rsidR="00447C53" w:rsidRPr="0096341C" w:rsidRDefault="00447C53" w:rsidP="00447C53">
      <w:pPr>
        <w:tabs>
          <w:tab w:val="left" w:pos="709"/>
        </w:tabs>
        <w:ind w:firstLine="710"/>
        <w:jc w:val="both"/>
        <w:rPr>
          <w:i/>
          <w:szCs w:val="24"/>
        </w:rPr>
      </w:pPr>
      <w:r w:rsidRPr="0096341C">
        <w:rPr>
          <w:i/>
          <w:szCs w:val="24"/>
        </w:rPr>
        <w:t xml:space="preserve">Счета, </w:t>
      </w:r>
    </w:p>
    <w:p w:rsidR="00447C53" w:rsidRPr="0096341C" w:rsidRDefault="00447C53" w:rsidP="00447C53">
      <w:pPr>
        <w:tabs>
          <w:tab w:val="left" w:pos="709"/>
        </w:tabs>
        <w:ind w:firstLine="710"/>
        <w:jc w:val="both"/>
        <w:rPr>
          <w:i/>
          <w:szCs w:val="24"/>
        </w:rPr>
      </w:pPr>
      <w:r w:rsidRPr="0096341C">
        <w:rPr>
          <w:i/>
          <w:szCs w:val="24"/>
        </w:rPr>
        <w:t xml:space="preserve">Счет-фактуры, оформленного в соответствии с требованиями  статей 158, 169 НК РФ, </w:t>
      </w:r>
    </w:p>
    <w:p w:rsidR="00447C53" w:rsidRPr="0096341C" w:rsidRDefault="00151AA0" w:rsidP="00447C53">
      <w:pPr>
        <w:tabs>
          <w:tab w:val="left" w:pos="709"/>
        </w:tabs>
        <w:ind w:firstLine="710"/>
        <w:jc w:val="both"/>
        <w:rPr>
          <w:i/>
          <w:szCs w:val="24"/>
        </w:rPr>
      </w:pPr>
      <w:r>
        <w:rPr>
          <w:i/>
          <w:szCs w:val="24"/>
        </w:rPr>
        <w:t xml:space="preserve">документов указанных в п. </w:t>
      </w:r>
      <w:r w:rsidR="00447C53">
        <w:t>4.2</w:t>
      </w:r>
      <w:r w:rsidR="00447C53" w:rsidRPr="0096341C">
        <w:rPr>
          <w:i/>
          <w:szCs w:val="24"/>
        </w:rPr>
        <w:t>. Договора,</w:t>
      </w:r>
    </w:p>
    <w:p w:rsidR="00447C53" w:rsidRPr="0038409E" w:rsidRDefault="00151AA0" w:rsidP="00447C53">
      <w:pPr>
        <w:tabs>
          <w:tab w:val="left" w:pos="709"/>
        </w:tabs>
        <w:ind w:firstLine="710"/>
        <w:jc w:val="both"/>
        <w:rPr>
          <w:szCs w:val="24"/>
        </w:rPr>
      </w:pPr>
      <w:r w:rsidRPr="002E1FAC">
        <w:rPr>
          <w:bCs/>
          <w:szCs w:val="24"/>
        </w:rPr>
        <w:t>в течение 30 (тридцати) календарных дней с даты подписания актов о приемке выполненных работ (форма КС-2), справок о стоимости выполненных работ и затрат (форма КС-3) и выставляемых Подрядчиком счетов-фактур, при условии предоставления Подрядчиком подписанного комплекта документов</w:t>
      </w:r>
      <w:r w:rsidRPr="0038409E">
        <w:rPr>
          <w:szCs w:val="24"/>
        </w:rPr>
        <w:t>.</w:t>
      </w:r>
    </w:p>
    <w:p w:rsidR="00447C53" w:rsidRPr="0096341C" w:rsidRDefault="00447C53" w:rsidP="00447C53">
      <w:pPr>
        <w:numPr>
          <w:ilvl w:val="1"/>
          <w:numId w:val="7"/>
        </w:numPr>
        <w:tabs>
          <w:tab w:val="left" w:pos="1276"/>
        </w:tabs>
        <w:ind w:left="0" w:firstLine="710"/>
        <w:jc w:val="both"/>
        <w:rPr>
          <w:i/>
          <w:szCs w:val="24"/>
        </w:rPr>
      </w:pPr>
      <w:r w:rsidRPr="0038409E">
        <w:rPr>
          <w:szCs w:val="24"/>
        </w:rPr>
        <w:t>В случае задержки представления документов, указанных в п. 5.1. срок оплаты увеличивается на соответствующее количество дней</w:t>
      </w:r>
      <w:r w:rsidRPr="0096341C">
        <w:rPr>
          <w:i/>
          <w:szCs w:val="24"/>
        </w:rPr>
        <w:t>.</w:t>
      </w:r>
    </w:p>
    <w:p w:rsidR="00447C53" w:rsidRPr="0096341C" w:rsidRDefault="00447C53" w:rsidP="00447C53">
      <w:pPr>
        <w:numPr>
          <w:ilvl w:val="1"/>
          <w:numId w:val="7"/>
        </w:numPr>
        <w:tabs>
          <w:tab w:val="left" w:pos="1276"/>
        </w:tabs>
        <w:ind w:left="0" w:firstLine="710"/>
        <w:jc w:val="both"/>
        <w:rPr>
          <w:i/>
          <w:szCs w:val="24"/>
        </w:rPr>
      </w:pPr>
      <w:r w:rsidRPr="0096341C">
        <w:rPr>
          <w:i/>
          <w:szCs w:val="24"/>
        </w:rPr>
        <w:t>Заказчик вправе досрочно производить оплату выполненных Работ (этапа Работ).</w:t>
      </w:r>
    </w:p>
    <w:p w:rsidR="00447C53" w:rsidRPr="0038409E" w:rsidRDefault="00447C53" w:rsidP="00447C53">
      <w:pPr>
        <w:numPr>
          <w:ilvl w:val="1"/>
          <w:numId w:val="7"/>
        </w:numPr>
        <w:tabs>
          <w:tab w:val="left" w:pos="1276"/>
        </w:tabs>
        <w:ind w:left="0" w:firstLine="710"/>
        <w:jc w:val="both"/>
        <w:rPr>
          <w:szCs w:val="24"/>
        </w:rPr>
      </w:pPr>
      <w:r w:rsidRPr="0038409E">
        <w:rPr>
          <w:szCs w:val="24"/>
        </w:rPr>
        <w:t xml:space="preserve">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w:t>
      </w:r>
      <w:r w:rsidRPr="0038409E">
        <w:rPr>
          <w:szCs w:val="24"/>
        </w:rPr>
        <w:lastRenderedPageBreak/>
        <w:t xml:space="preserve">оплате выполненных Работ будет считаться исполненным c даты списания суммы платежа с расчетного счета Заказчика. </w:t>
      </w:r>
    </w:p>
    <w:p w:rsidR="00447C53" w:rsidRPr="0038409E" w:rsidRDefault="00447C53" w:rsidP="00447C53">
      <w:pPr>
        <w:numPr>
          <w:ilvl w:val="1"/>
          <w:numId w:val="7"/>
        </w:numPr>
        <w:tabs>
          <w:tab w:val="left" w:pos="1276"/>
        </w:tabs>
        <w:ind w:left="0" w:firstLine="710"/>
        <w:jc w:val="both"/>
        <w:rPr>
          <w:szCs w:val="24"/>
        </w:rPr>
      </w:pPr>
      <w:r w:rsidRPr="0038409E">
        <w:rPr>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447C53" w:rsidRPr="0096341C" w:rsidRDefault="00447C53" w:rsidP="00447C53">
      <w:pPr>
        <w:numPr>
          <w:ilvl w:val="1"/>
          <w:numId w:val="7"/>
        </w:numPr>
        <w:tabs>
          <w:tab w:val="left" w:pos="1276"/>
        </w:tabs>
        <w:ind w:left="0" w:firstLine="710"/>
        <w:jc w:val="both"/>
        <w:rPr>
          <w:i/>
          <w:szCs w:val="24"/>
        </w:rPr>
      </w:pPr>
      <w:r w:rsidRPr="0096341C">
        <w:rPr>
          <w:i/>
          <w:szCs w:val="24"/>
        </w:rPr>
        <w:t>Стороны обязуются в течение 30 (Тридцати) дней после завершения выполнения  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
    <w:p w:rsidR="00447C53" w:rsidRPr="0038409E" w:rsidRDefault="00447C53" w:rsidP="00447C53">
      <w:pPr>
        <w:numPr>
          <w:ilvl w:val="1"/>
          <w:numId w:val="7"/>
        </w:numPr>
        <w:tabs>
          <w:tab w:val="left" w:pos="1276"/>
        </w:tabs>
        <w:ind w:left="0" w:firstLine="710"/>
        <w:jc w:val="both"/>
        <w:rPr>
          <w:szCs w:val="24"/>
        </w:rPr>
      </w:pPr>
      <w:r w:rsidRPr="0038409E">
        <w:rPr>
          <w:szCs w:val="24"/>
        </w:rPr>
        <w:t>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rsidR="00447C53" w:rsidRDefault="00447C53" w:rsidP="00447C53">
      <w:pPr>
        <w:rPr>
          <w:szCs w:val="24"/>
        </w:rPr>
      </w:pPr>
    </w:p>
    <w:p w:rsidR="00447C53" w:rsidRPr="0096341C" w:rsidRDefault="00447C53" w:rsidP="00447C53">
      <w:pPr>
        <w:ind w:firstLine="680"/>
        <w:jc w:val="center"/>
        <w:rPr>
          <w:b/>
          <w:szCs w:val="24"/>
        </w:rPr>
      </w:pPr>
      <w:r w:rsidRPr="0096341C">
        <w:rPr>
          <w:b/>
          <w:noProof/>
          <w:szCs w:val="24"/>
        </w:rPr>
        <w:t>6.</w:t>
      </w:r>
      <w:r w:rsidRPr="0096341C">
        <w:rPr>
          <w:b/>
          <w:szCs w:val="24"/>
        </w:rPr>
        <w:t xml:space="preserve"> ОБСТОЯТЕЛЬСТВА НЕПРЕОДОЛИМОЙ СИЛЫ</w:t>
      </w:r>
    </w:p>
    <w:p w:rsidR="00447C53" w:rsidRPr="0096341C" w:rsidRDefault="00447C53" w:rsidP="00447C53">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447C53" w:rsidRPr="0096341C" w:rsidRDefault="00447C53" w:rsidP="00447C53">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447C53" w:rsidRPr="0096341C" w:rsidRDefault="00447C53" w:rsidP="00447C53">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447C53" w:rsidRPr="0096341C" w:rsidRDefault="00447C53" w:rsidP="00447C53">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447C53" w:rsidRPr="0096341C" w:rsidRDefault="00447C53" w:rsidP="00447C53">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447C53" w:rsidRPr="0096341C" w:rsidRDefault="00447C53" w:rsidP="00447C53">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447C53" w:rsidRPr="0096341C" w:rsidRDefault="00447C53" w:rsidP="00447C53">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447C53" w:rsidRPr="0096341C" w:rsidRDefault="00447C53" w:rsidP="00447C53">
      <w:pPr>
        <w:ind w:left="2900"/>
        <w:rPr>
          <w:szCs w:val="24"/>
        </w:rPr>
      </w:pPr>
    </w:p>
    <w:p w:rsidR="00447C53" w:rsidRPr="0096341C" w:rsidRDefault="00447C53" w:rsidP="00447C53">
      <w:pPr>
        <w:ind w:left="2900"/>
        <w:rPr>
          <w:b/>
          <w:szCs w:val="24"/>
        </w:rPr>
      </w:pPr>
      <w:r w:rsidRPr="0096341C">
        <w:rPr>
          <w:b/>
          <w:szCs w:val="24"/>
        </w:rPr>
        <w:t>7. ГАРАНТИЙНЫЕ ОБЯЗАТЕЛЬСТВА</w:t>
      </w:r>
    </w:p>
    <w:p w:rsidR="00447C53" w:rsidRPr="0096341C" w:rsidRDefault="00447C53" w:rsidP="00447C53">
      <w:pPr>
        <w:pStyle w:val="31"/>
        <w:numPr>
          <w:ilvl w:val="1"/>
          <w:numId w:val="8"/>
        </w:numPr>
        <w:shd w:val="clear" w:color="auto" w:fill="auto"/>
        <w:tabs>
          <w:tab w:val="left" w:pos="1134"/>
        </w:tabs>
        <w:spacing w:line="240" w:lineRule="auto"/>
        <w:ind w:left="0" w:right="20" w:firstLine="709"/>
        <w:rPr>
          <w:rFonts w:ascii="Times New Roman" w:hAnsi="Times New Roman" w:cs="Times New Roman"/>
        </w:rPr>
      </w:pPr>
      <w:r w:rsidRPr="0096341C">
        <w:rPr>
          <w:rFonts w:ascii="Times New Roman" w:hAnsi="Times New Roman" w:cs="Times New Roman"/>
        </w:rPr>
        <w:t xml:space="preserve">Гарантийный срок на выполненные </w:t>
      </w:r>
      <w:r>
        <w:rPr>
          <w:rFonts w:ascii="Times New Roman" w:hAnsi="Times New Roman" w:cs="Times New Roman"/>
        </w:rPr>
        <w:t>Работы составляет</w:t>
      </w:r>
      <w:r w:rsidR="00151AA0">
        <w:rPr>
          <w:rFonts w:ascii="Times New Roman" w:hAnsi="Times New Roman" w:cs="Times New Roman"/>
          <w:i/>
        </w:rPr>
        <w:t xml:space="preserve"> </w:t>
      </w:r>
      <w:r>
        <w:t>24</w:t>
      </w:r>
      <w:r w:rsidRPr="0096341C">
        <w:rPr>
          <w:rFonts w:ascii="Times New Roman" w:hAnsi="Times New Roman" w:cs="Times New Roman"/>
          <w:i/>
        </w:rPr>
        <w:t xml:space="preserve"> (</w:t>
      </w:r>
      <w:r>
        <w:t>двадцать четыре</w:t>
      </w:r>
      <w:r w:rsidRPr="0096341C">
        <w:rPr>
          <w:rFonts w:ascii="Times New Roman" w:hAnsi="Times New Roman" w:cs="Times New Roman"/>
          <w:i/>
        </w:rPr>
        <w:t xml:space="preserve">) </w:t>
      </w:r>
      <w:r w:rsidRPr="0096341C">
        <w:rPr>
          <w:rFonts w:ascii="Times New Roman" w:hAnsi="Times New Roman" w:cs="Times New Roman"/>
        </w:rPr>
        <w:t xml:space="preserve">месяцев с даты подписания уполномоченными представителями Сторон Акта о приемке </w:t>
      </w:r>
      <w:r w:rsidRPr="0096341C">
        <w:rPr>
          <w:rFonts w:ascii="Times New Roman" w:hAnsi="Times New Roman" w:cs="Times New Roman"/>
        </w:rPr>
        <w:lastRenderedPageBreak/>
        <w:t>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447C53" w:rsidRPr="0096341C" w:rsidRDefault="00447C53" w:rsidP="00447C53">
      <w:pPr>
        <w:pStyle w:val="31"/>
        <w:shd w:val="clear" w:color="auto" w:fill="auto"/>
        <w:tabs>
          <w:tab w:val="left" w:pos="1134"/>
        </w:tabs>
        <w:spacing w:line="240" w:lineRule="auto"/>
        <w:ind w:right="20" w:firstLine="0"/>
        <w:rPr>
          <w:rFonts w:ascii="Times New Roman" w:hAnsi="Times New Roman" w:cs="Times New Roman"/>
          <w:i/>
        </w:rPr>
      </w:pPr>
      <w:r w:rsidRPr="0096341C">
        <w:rPr>
          <w:rFonts w:ascii="Times New Roman" w:hAnsi="Times New Roman" w:cs="Times New Roman"/>
          <w:i/>
        </w:rPr>
        <w:tab/>
        <w:t xml:space="preserve">В отношении материалов, запасных частей и ооборудования Подрядчика, используемых Подрядчиком при выполнении Работ, гарантийный срок составляет  24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 w:rsidR="00447C53" w:rsidRPr="0096341C" w:rsidRDefault="00447C53" w:rsidP="00447C53">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Подрядчик гарантирует:</w:t>
      </w:r>
    </w:p>
    <w:p w:rsidR="00447C53" w:rsidRPr="0096341C" w:rsidRDefault="00447C53" w:rsidP="00447C53">
      <w:pPr>
        <w:pStyle w:val="31"/>
        <w:numPr>
          <w:ilvl w:val="1"/>
          <w:numId w:val="9"/>
        </w:numPr>
        <w:shd w:val="clear" w:color="auto" w:fill="auto"/>
        <w:tabs>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447C53" w:rsidRPr="0096341C" w:rsidRDefault="00447C53" w:rsidP="00447C53">
      <w:pPr>
        <w:pStyle w:val="31"/>
        <w:numPr>
          <w:ilvl w:val="1"/>
          <w:numId w:val="9"/>
        </w:numPr>
        <w:shd w:val="clear" w:color="auto" w:fill="auto"/>
        <w:tabs>
          <w:tab w:val="left" w:pos="567"/>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качество выполнения всех Работ в соответствии с действующими нормами и правилами;</w:t>
      </w:r>
    </w:p>
    <w:p w:rsidR="00447C53" w:rsidRPr="0096341C" w:rsidRDefault="00447C53" w:rsidP="00447C53">
      <w:pPr>
        <w:pStyle w:val="31"/>
        <w:numPr>
          <w:ilvl w:val="1"/>
          <w:numId w:val="9"/>
        </w:numPr>
        <w:shd w:val="clear" w:color="auto" w:fill="auto"/>
        <w:tabs>
          <w:tab w:val="left" w:pos="567"/>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устранение всех недостатков и дефектов, выявленных в гарантийный срок.</w:t>
      </w:r>
    </w:p>
    <w:p w:rsidR="00447C53" w:rsidRPr="0096341C" w:rsidRDefault="00447C53" w:rsidP="00447C53">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Заказчик обязан уведомить Подрядчика в письменной форме обо всех претензиях, связанных с гарантией.</w:t>
      </w:r>
    </w:p>
    <w:p w:rsidR="00447C53" w:rsidRPr="0096341C" w:rsidRDefault="00447C53" w:rsidP="00447C53">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447C53" w:rsidRPr="0096341C" w:rsidRDefault="00447C53" w:rsidP="00447C53">
      <w:pPr>
        <w:pStyle w:val="31"/>
        <w:numPr>
          <w:ilvl w:val="1"/>
          <w:numId w:val="8"/>
        </w:numPr>
        <w:shd w:val="clear" w:color="auto" w:fill="auto"/>
        <w:tabs>
          <w:tab w:val="left" w:pos="1134"/>
        </w:tabs>
        <w:spacing w:line="240" w:lineRule="auto"/>
        <w:ind w:left="0" w:right="20" w:firstLine="709"/>
        <w:rPr>
          <w:rFonts w:ascii="Times New Roman" w:hAnsi="Times New Roman" w:cs="Times New Roman"/>
        </w:rPr>
      </w:pPr>
      <w:r w:rsidRPr="0096341C">
        <w:rPr>
          <w:rFonts w:ascii="Times New Roman" w:hAnsi="Times New Roman" w:cs="Times New Roman"/>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447C53" w:rsidRPr="0096341C" w:rsidRDefault="00447C53" w:rsidP="00447C53">
      <w:pPr>
        <w:ind w:left="3040"/>
        <w:rPr>
          <w:szCs w:val="24"/>
          <w:lang w:val="x-none"/>
        </w:rPr>
      </w:pPr>
    </w:p>
    <w:p w:rsidR="00447C53" w:rsidRPr="0096341C" w:rsidRDefault="00447C53" w:rsidP="00447C53">
      <w:pPr>
        <w:numPr>
          <w:ilvl w:val="0"/>
          <w:numId w:val="10"/>
        </w:numPr>
        <w:jc w:val="center"/>
        <w:rPr>
          <w:b/>
          <w:szCs w:val="24"/>
        </w:rPr>
      </w:pPr>
      <w:r w:rsidRPr="0096341C">
        <w:rPr>
          <w:b/>
          <w:szCs w:val="24"/>
        </w:rPr>
        <w:t>ОТВЕТСТВЕННОСТЬ СТОРОН</w:t>
      </w:r>
    </w:p>
    <w:p w:rsidR="00447C53" w:rsidRPr="0096341C" w:rsidRDefault="00447C53" w:rsidP="00447C53">
      <w:pPr>
        <w:numPr>
          <w:ilvl w:val="1"/>
          <w:numId w:val="10"/>
        </w:numPr>
        <w:shd w:val="clear" w:color="auto" w:fill="FFFFFF"/>
        <w:tabs>
          <w:tab w:val="left" w:pos="1134"/>
        </w:tabs>
        <w:ind w:left="0" w:firstLine="567"/>
        <w:jc w:val="both"/>
        <w:rPr>
          <w:szCs w:val="24"/>
        </w:rPr>
      </w:pPr>
      <w:r w:rsidRPr="0096341C">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447C53" w:rsidRPr="0096341C" w:rsidRDefault="00447C53" w:rsidP="00447C53">
      <w:pPr>
        <w:numPr>
          <w:ilvl w:val="1"/>
          <w:numId w:val="10"/>
        </w:numPr>
        <w:shd w:val="clear" w:color="auto" w:fill="FFFFFF"/>
        <w:tabs>
          <w:tab w:val="left" w:pos="1134"/>
        </w:tabs>
        <w:ind w:left="0" w:firstLine="567"/>
        <w:jc w:val="both"/>
        <w:rPr>
          <w:szCs w:val="24"/>
        </w:rPr>
      </w:pPr>
      <w:r w:rsidRPr="0096341C">
        <w:rPr>
          <w:szCs w:val="24"/>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Договоре, за каждый день просрочки выполнения Работ. </w:t>
      </w:r>
    </w:p>
    <w:p w:rsidR="00447C53" w:rsidRPr="0096341C" w:rsidRDefault="00447C53" w:rsidP="00447C53">
      <w:pPr>
        <w:numPr>
          <w:ilvl w:val="1"/>
          <w:numId w:val="10"/>
        </w:numPr>
        <w:shd w:val="clear" w:color="auto" w:fill="FFFFFF"/>
        <w:tabs>
          <w:tab w:val="left" w:pos="1134"/>
        </w:tabs>
        <w:ind w:left="0" w:firstLine="567"/>
        <w:jc w:val="both"/>
        <w:rPr>
          <w:szCs w:val="24"/>
        </w:rPr>
      </w:pPr>
      <w:r w:rsidRPr="0096341C">
        <w:rPr>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447C53" w:rsidRPr="0096341C" w:rsidRDefault="00447C53" w:rsidP="00447C53">
      <w:pPr>
        <w:numPr>
          <w:ilvl w:val="2"/>
          <w:numId w:val="10"/>
        </w:numPr>
        <w:shd w:val="clear" w:color="auto" w:fill="FFFFFF"/>
        <w:tabs>
          <w:tab w:val="num" w:pos="567"/>
        </w:tabs>
        <w:ind w:left="0" w:firstLine="851"/>
        <w:jc w:val="both"/>
        <w:rPr>
          <w:szCs w:val="24"/>
        </w:rPr>
      </w:pPr>
      <w:r w:rsidRPr="0096341C">
        <w:rPr>
          <w:szCs w:val="24"/>
        </w:rPr>
        <w:t>потребовать от Подрядчика безвозмездного устранения недостатков в разумный срок;</w:t>
      </w:r>
    </w:p>
    <w:p w:rsidR="00447C53" w:rsidRPr="0096341C" w:rsidRDefault="00447C53" w:rsidP="00447C53">
      <w:pPr>
        <w:numPr>
          <w:ilvl w:val="2"/>
          <w:numId w:val="10"/>
        </w:numPr>
        <w:shd w:val="clear" w:color="auto" w:fill="FFFFFF"/>
        <w:tabs>
          <w:tab w:val="num" w:pos="567"/>
        </w:tabs>
        <w:ind w:left="0" w:firstLine="851"/>
        <w:jc w:val="both"/>
        <w:rPr>
          <w:szCs w:val="24"/>
        </w:rPr>
      </w:pPr>
      <w:r w:rsidRPr="0096341C">
        <w:rPr>
          <w:szCs w:val="24"/>
        </w:rPr>
        <w:t>потребовать от Подрядчика соразмерного уменьшения установленной за Работы цены;</w:t>
      </w:r>
    </w:p>
    <w:p w:rsidR="00447C53" w:rsidRPr="0096341C" w:rsidRDefault="00447C53" w:rsidP="00447C53">
      <w:pPr>
        <w:numPr>
          <w:ilvl w:val="2"/>
          <w:numId w:val="10"/>
        </w:numPr>
        <w:shd w:val="clear" w:color="auto" w:fill="FFFFFF"/>
        <w:tabs>
          <w:tab w:val="num" w:pos="567"/>
        </w:tabs>
        <w:ind w:left="0" w:firstLine="851"/>
        <w:jc w:val="both"/>
        <w:rPr>
          <w:szCs w:val="24"/>
        </w:rPr>
      </w:pPr>
      <w:r w:rsidRPr="0096341C">
        <w:rPr>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447C53" w:rsidRPr="0096341C" w:rsidRDefault="00447C53" w:rsidP="00447C53">
      <w:pPr>
        <w:numPr>
          <w:ilvl w:val="2"/>
          <w:numId w:val="10"/>
        </w:numPr>
        <w:shd w:val="clear" w:color="auto" w:fill="FFFFFF"/>
        <w:tabs>
          <w:tab w:val="num" w:pos="1418"/>
        </w:tabs>
        <w:ind w:left="0" w:firstLine="851"/>
        <w:jc w:val="both"/>
        <w:rPr>
          <w:szCs w:val="24"/>
        </w:rPr>
      </w:pPr>
      <w:r w:rsidRPr="0096341C">
        <w:rPr>
          <w:szCs w:val="24"/>
        </w:rPr>
        <w:t xml:space="preserve">потребовать уплаты штрафных санкций в размере  </w:t>
      </w:r>
      <w:r w:rsidRPr="0096341C">
        <w:rPr>
          <w:i/>
          <w:szCs w:val="24"/>
        </w:rPr>
        <w:t xml:space="preserve">100 %  </w:t>
      </w:r>
      <w:r w:rsidRPr="0096341C">
        <w:rPr>
          <w:szCs w:val="24"/>
        </w:rPr>
        <w:t>от стоимости устранения недостатков.</w:t>
      </w:r>
    </w:p>
    <w:p w:rsidR="00447C53" w:rsidRPr="0096341C" w:rsidRDefault="00447C53" w:rsidP="00447C53">
      <w:pPr>
        <w:numPr>
          <w:ilvl w:val="1"/>
          <w:numId w:val="10"/>
        </w:numPr>
        <w:shd w:val="clear" w:color="auto" w:fill="FFFFFF"/>
        <w:tabs>
          <w:tab w:val="left" w:pos="1134"/>
        </w:tabs>
        <w:ind w:left="0" w:firstLine="567"/>
        <w:jc w:val="both"/>
        <w:rPr>
          <w:szCs w:val="24"/>
        </w:rPr>
      </w:pPr>
      <w:r w:rsidRPr="0096341C">
        <w:rPr>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r w:rsidRPr="0038409E">
        <w:rPr>
          <w:szCs w:val="24"/>
        </w:rPr>
        <w:t>2</w:t>
      </w:r>
      <w:r w:rsidRPr="0096341C">
        <w:rPr>
          <w:i/>
          <w:szCs w:val="24"/>
        </w:rPr>
        <w:t xml:space="preserve">0% </w:t>
      </w:r>
      <w:r w:rsidRPr="0096341C">
        <w:rPr>
          <w:szCs w:val="24"/>
        </w:rPr>
        <w:t xml:space="preserve"> от стоимости Работ, выполняемых  Подрядчиком по настоящему Договору.</w:t>
      </w:r>
    </w:p>
    <w:p w:rsidR="00447C53" w:rsidRPr="0096341C" w:rsidRDefault="00447C53" w:rsidP="00447C53">
      <w:pPr>
        <w:numPr>
          <w:ilvl w:val="1"/>
          <w:numId w:val="10"/>
        </w:numPr>
        <w:shd w:val="clear" w:color="auto" w:fill="FFFFFF"/>
        <w:tabs>
          <w:tab w:val="left" w:pos="1134"/>
        </w:tabs>
        <w:ind w:left="0" w:firstLine="567"/>
        <w:jc w:val="both"/>
        <w:rPr>
          <w:szCs w:val="24"/>
        </w:rPr>
      </w:pPr>
      <w:r w:rsidRPr="0096341C">
        <w:rPr>
          <w:szCs w:val="24"/>
        </w:rPr>
        <w:lastRenderedPageBreak/>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2</w:t>
      </w:r>
      <w:r w:rsidRPr="0096341C">
        <w:rPr>
          <w:i/>
          <w:szCs w:val="24"/>
        </w:rPr>
        <w:t xml:space="preserve">0%  </w:t>
      </w:r>
      <w:r w:rsidRPr="0096341C">
        <w:rPr>
          <w:szCs w:val="24"/>
        </w:rPr>
        <w:t xml:space="preserve">от стоимости элементов Оборудования, требующих восстановления.   </w:t>
      </w:r>
    </w:p>
    <w:p w:rsidR="00447C53" w:rsidRPr="0096341C" w:rsidRDefault="00447C53" w:rsidP="00447C53">
      <w:pPr>
        <w:numPr>
          <w:ilvl w:val="1"/>
          <w:numId w:val="10"/>
        </w:numPr>
        <w:shd w:val="clear" w:color="auto" w:fill="FFFFFF"/>
        <w:tabs>
          <w:tab w:val="left" w:pos="1134"/>
        </w:tabs>
        <w:ind w:left="0" w:firstLine="567"/>
        <w:jc w:val="both"/>
        <w:rPr>
          <w:szCs w:val="24"/>
        </w:rPr>
      </w:pPr>
      <w:r w:rsidRPr="0096341C">
        <w:rPr>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rsidR="00447C53" w:rsidRPr="0096341C" w:rsidRDefault="00447C53" w:rsidP="00447C53">
      <w:pPr>
        <w:numPr>
          <w:ilvl w:val="1"/>
          <w:numId w:val="10"/>
        </w:numPr>
        <w:shd w:val="clear" w:color="auto" w:fill="FFFFFF"/>
        <w:tabs>
          <w:tab w:val="left" w:pos="1134"/>
        </w:tabs>
        <w:ind w:left="0" w:firstLine="567"/>
        <w:jc w:val="both"/>
        <w:rPr>
          <w:szCs w:val="24"/>
        </w:rPr>
      </w:pPr>
      <w:r w:rsidRPr="0096341C">
        <w:rPr>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447C53" w:rsidRPr="0096341C" w:rsidRDefault="00447C53" w:rsidP="00447C53">
      <w:pPr>
        <w:numPr>
          <w:ilvl w:val="1"/>
          <w:numId w:val="10"/>
        </w:numPr>
        <w:shd w:val="clear" w:color="auto" w:fill="FFFFFF"/>
        <w:tabs>
          <w:tab w:val="left" w:pos="1134"/>
        </w:tabs>
        <w:ind w:left="0" w:firstLine="567"/>
        <w:jc w:val="both"/>
        <w:rPr>
          <w:szCs w:val="24"/>
        </w:rPr>
      </w:pPr>
      <w:r w:rsidRPr="0096341C">
        <w:rPr>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rsidR="00447C53" w:rsidRPr="0096341C" w:rsidRDefault="00447C53" w:rsidP="00447C53">
      <w:pPr>
        <w:numPr>
          <w:ilvl w:val="1"/>
          <w:numId w:val="10"/>
        </w:numPr>
        <w:shd w:val="clear" w:color="auto" w:fill="FFFFFF"/>
        <w:tabs>
          <w:tab w:val="left" w:pos="1134"/>
        </w:tabs>
        <w:ind w:left="0" w:firstLine="567"/>
        <w:jc w:val="both"/>
        <w:rPr>
          <w:szCs w:val="24"/>
        </w:rPr>
      </w:pPr>
      <w:r w:rsidRPr="0096341C">
        <w:rPr>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447C53" w:rsidRPr="0096341C" w:rsidRDefault="00447C53" w:rsidP="00447C53">
      <w:pPr>
        <w:rPr>
          <w:i/>
          <w:szCs w:val="24"/>
        </w:rPr>
      </w:pPr>
      <w:r w:rsidRPr="0096341C">
        <w:rPr>
          <w:szCs w:val="24"/>
        </w:rPr>
        <w:t>8.10</w:t>
      </w:r>
      <w:r w:rsidRPr="0096341C">
        <w:rPr>
          <w:i/>
          <w:szCs w:val="24"/>
        </w:rPr>
        <w:t>.</w:t>
      </w:r>
    </w:p>
    <w:p w:rsidR="00447C53" w:rsidRPr="0096341C" w:rsidRDefault="00447C53" w:rsidP="00447C53">
      <w:pPr>
        <w:rPr>
          <w:i/>
          <w:szCs w:val="24"/>
        </w:rPr>
      </w:pPr>
      <w:r w:rsidRPr="0096341C">
        <w:rPr>
          <w:i/>
          <w:szCs w:val="24"/>
        </w:rPr>
        <w:t xml:space="preserve">За нарушение Подрядчиком: </w:t>
      </w:r>
    </w:p>
    <w:p w:rsidR="00447C53" w:rsidRPr="0096341C" w:rsidRDefault="00447C53" w:rsidP="00447C53">
      <w:pPr>
        <w:ind w:firstLine="720"/>
        <w:jc w:val="both"/>
        <w:rPr>
          <w:i/>
          <w:szCs w:val="24"/>
        </w:rPr>
      </w:pPr>
      <w:r w:rsidRPr="0096341C">
        <w:rPr>
          <w:i/>
          <w:szCs w:val="24"/>
        </w:rPr>
        <w:t>обязательств по предоставлению обосновывающих стоимость оборудования и (или) материалов документов в соответствии с пунктом 3.2.14, за несвоевременное предоставление документов согласно п.3.2.14.,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w:t>
      </w:r>
      <w:r>
        <w:rPr>
          <w:i/>
          <w:szCs w:val="24"/>
        </w:rPr>
        <w:t>борудования и (или) материалов,</w:t>
      </w:r>
      <w:r w:rsidRPr="0096341C">
        <w:rPr>
          <w:i/>
          <w:szCs w:val="24"/>
        </w:rPr>
        <w:t xml:space="preserve"> на основании которой будет определяться стоимость оборудования и (или) материалов;</w:t>
      </w:r>
    </w:p>
    <w:p w:rsidR="00447C53" w:rsidRPr="0096341C" w:rsidRDefault="00447C53" w:rsidP="00447C53">
      <w:pPr>
        <w:shd w:val="clear" w:color="auto" w:fill="FFFFFF"/>
        <w:tabs>
          <w:tab w:val="left" w:pos="1134"/>
        </w:tabs>
        <w:ind w:firstLine="567"/>
        <w:jc w:val="both"/>
        <w:rPr>
          <w:i/>
          <w:szCs w:val="24"/>
        </w:rPr>
      </w:pPr>
      <w:r w:rsidRPr="0096341C">
        <w:rPr>
          <w:i/>
          <w:szCs w:val="24"/>
        </w:rPr>
        <w:t>обязательств по предоставлению документов, подтверждающих размер расходов, понесенных при выполнении работ, в соответствии с пунктом 3.2.14,</w:t>
      </w:r>
      <w:r>
        <w:rPr>
          <w:i/>
          <w:szCs w:val="24"/>
        </w:rPr>
        <w:t xml:space="preserve"> Заказчик имеет право начислить</w:t>
      </w:r>
      <w:r w:rsidRPr="0096341C">
        <w:rPr>
          <w:i/>
          <w:szCs w:val="24"/>
        </w:rPr>
        <w:t> Подрядчику неустойку в размере 500  (Пятьсот) рублей за каждый документ за каждый день просрочки</w:t>
      </w:r>
    </w:p>
    <w:p w:rsidR="00447C53" w:rsidRPr="0096341C" w:rsidRDefault="00447C53" w:rsidP="00447C53">
      <w:pPr>
        <w:shd w:val="clear" w:color="auto" w:fill="FFFFFF"/>
        <w:tabs>
          <w:tab w:val="left" w:pos="1134"/>
        </w:tabs>
        <w:ind w:firstLine="567"/>
        <w:jc w:val="both"/>
        <w:rPr>
          <w:szCs w:val="24"/>
        </w:rPr>
      </w:pPr>
      <w:r w:rsidRPr="0096341C">
        <w:rPr>
          <w:szCs w:val="24"/>
        </w:rPr>
        <w:t xml:space="preserve"> </w:t>
      </w:r>
    </w:p>
    <w:p w:rsidR="00447C53" w:rsidRPr="0096341C" w:rsidRDefault="00447C53" w:rsidP="00447C53">
      <w:pPr>
        <w:shd w:val="clear" w:color="auto" w:fill="FFFFFF"/>
        <w:tabs>
          <w:tab w:val="left" w:pos="1134"/>
        </w:tabs>
        <w:ind w:firstLine="567"/>
        <w:jc w:val="both"/>
        <w:rPr>
          <w:szCs w:val="24"/>
        </w:rPr>
      </w:pPr>
      <w:r w:rsidRPr="0096341C">
        <w:rPr>
          <w:szCs w:val="24"/>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rsidR="00447C53" w:rsidRPr="0096341C" w:rsidRDefault="00447C53" w:rsidP="00447C53">
      <w:pPr>
        <w:numPr>
          <w:ilvl w:val="1"/>
          <w:numId w:val="11"/>
        </w:numPr>
        <w:shd w:val="clear" w:color="auto" w:fill="FFFFFF"/>
        <w:ind w:left="0" w:firstLine="720"/>
        <w:jc w:val="both"/>
        <w:rPr>
          <w:szCs w:val="24"/>
        </w:rPr>
      </w:pPr>
      <w:r w:rsidRPr="0096341C">
        <w:rPr>
          <w:szCs w:val="24"/>
        </w:rPr>
        <w:t>В случае нарушения Заказчиком срока оплаты Подрядчик вправе предъявить Заказчику требование об оплате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447C53" w:rsidRPr="0096341C" w:rsidRDefault="00447C53" w:rsidP="00447C53">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 xml:space="preserve">Если в течение гарантийного срока </w:t>
      </w:r>
      <w:r w:rsidRPr="0096341C">
        <w:rPr>
          <w:rFonts w:ascii="Times New Roman" w:hAnsi="Times New Roman" w:cs="Times New Roman"/>
          <w:i/>
        </w:rPr>
        <w:t xml:space="preserve">либо срока службы (эксплуатации) Оборудования, на котором Подрядчиком производились Работы, в зависимости от того, </w:t>
      </w:r>
      <w:r w:rsidRPr="0096341C">
        <w:rPr>
          <w:rFonts w:ascii="Times New Roman" w:hAnsi="Times New Roman" w:cs="Times New Roman"/>
          <w:i/>
        </w:rPr>
        <w:lastRenderedPageBreak/>
        <w:t>что применимо</w:t>
      </w:r>
      <w:r w:rsidRPr="0096341C">
        <w:rPr>
          <w:rFonts w:ascii="Times New Roman" w:hAnsi="Times New Roman" w:cs="Times New Roman"/>
        </w:rPr>
        <w:t xml:space="preserve">, произойдет авария, Сторонами проводится техническое расследование в порядке, предусмотренном Приложением № </w:t>
      </w:r>
      <w:r w:rsidR="00151AA0">
        <w:rPr>
          <w:rFonts w:ascii="Times New Roman" w:hAnsi="Times New Roman" w:cs="Times New Roman"/>
        </w:rPr>
        <w:t>9</w:t>
      </w:r>
      <w:r>
        <w:rPr>
          <w:rFonts w:ascii="Times New Roman" w:hAnsi="Times New Roman" w:cs="Times New Roman"/>
        </w:rPr>
        <w:t xml:space="preserve"> </w:t>
      </w:r>
      <w:r w:rsidRPr="0096341C">
        <w:rPr>
          <w:rFonts w:ascii="Times New Roman" w:hAnsi="Times New Roman" w:cs="Times New Roman"/>
        </w:rPr>
        <w:t xml:space="preserve">к настоящему Договору. </w:t>
      </w:r>
    </w:p>
    <w:p w:rsidR="00447C53" w:rsidRPr="0096341C" w:rsidRDefault="00447C53" w:rsidP="00447C53">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r w:rsidRPr="0096341C">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 </w:t>
      </w:r>
    </w:p>
    <w:p w:rsidR="00447C53" w:rsidRPr="0096341C" w:rsidRDefault="00447C53" w:rsidP="00447C53">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rsidR="00447C53" w:rsidRPr="0096341C" w:rsidRDefault="00447C53" w:rsidP="00447C53">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447C53" w:rsidRDefault="00447C53" w:rsidP="00447C53">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Уплата неустойки и возмещение убытков не освобождает Стороны от исполнения обязательств по Договору и устранения нарушений.</w:t>
      </w:r>
    </w:p>
    <w:p w:rsidR="00447C53" w:rsidRPr="00245354" w:rsidRDefault="00447C53" w:rsidP="00447C53">
      <w:pPr>
        <w:pStyle w:val="31"/>
        <w:numPr>
          <w:ilvl w:val="1"/>
          <w:numId w:val="11"/>
        </w:numPr>
        <w:tabs>
          <w:tab w:val="left" w:pos="0"/>
        </w:tabs>
        <w:ind w:left="0" w:right="20" w:firstLine="709"/>
        <w:rPr>
          <w:rFonts w:ascii="Times New Roman" w:hAnsi="Times New Roman" w:cs="Times New Roman"/>
          <w:i/>
        </w:rPr>
      </w:pPr>
      <w:r w:rsidRPr="00245354">
        <w:rPr>
          <w:rFonts w:ascii="Times New Roman" w:hAnsi="Times New Roman" w:cs="Times New Roman"/>
          <w:i/>
        </w:rPr>
        <w:t>В случае отказа налогового органа в возмещении (вычете) заявленных Заказчиком сумм НДС по причине неуплаты НДС в бюджет Подрядчиком и/или по причине несоответствия наименования Подрядчика, ИНН, КПП, указанных в счете-фактуре или договоре,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об отказе (полностью или частично) в возмещении (вычете) сумм НДС, уплатить Заказчику неустойку в размере 120 % от суммы НДС в отношении которой получен отказ налогового органа в возмещении (вычете).</w:t>
      </w:r>
    </w:p>
    <w:p w:rsidR="00447C53" w:rsidRPr="0096341C" w:rsidRDefault="00447C53" w:rsidP="00447C53">
      <w:pPr>
        <w:pStyle w:val="31"/>
        <w:shd w:val="clear" w:color="auto" w:fill="auto"/>
        <w:tabs>
          <w:tab w:val="left" w:pos="0"/>
        </w:tabs>
        <w:spacing w:line="240" w:lineRule="auto"/>
        <w:ind w:right="20" w:firstLine="709"/>
        <w:rPr>
          <w:rFonts w:ascii="Times New Roman" w:hAnsi="Times New Roman" w:cs="Times New Roman"/>
        </w:rPr>
      </w:pPr>
      <w:r w:rsidRPr="003858BE">
        <w:rPr>
          <w:rFonts w:ascii="Times New Roman" w:hAnsi="Times New Roman" w:cs="Times New Roman"/>
        </w:rPr>
        <w:t>В случае отказа налогового органа во включении в состав расходов для целей налогового учета заявленных Заказчиком принятых товаров (работ, услуг) в связи с наличием обстоятельств, свидетельствующих о недобросовестности Подрядчика или обстоятельств, свидетельствующих о недостоверности и противоречивости сведений, отраженных в первичных документах,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 выявлении неуплаты (полностью или частично) сумм налога на прибыль, уплатить Заказчику неустойку в размере 120 % от суммы налога, в отношении которой получено решение  налогового органа.</w:t>
      </w:r>
    </w:p>
    <w:p w:rsidR="00447C53" w:rsidRPr="0096341C" w:rsidRDefault="00447C53" w:rsidP="00447C53">
      <w:pPr>
        <w:ind w:left="240"/>
        <w:jc w:val="center"/>
        <w:rPr>
          <w:noProof/>
          <w:szCs w:val="24"/>
        </w:rPr>
      </w:pPr>
    </w:p>
    <w:p w:rsidR="00447C53" w:rsidRPr="0096341C" w:rsidRDefault="00447C53" w:rsidP="00447C53">
      <w:pPr>
        <w:ind w:left="240"/>
        <w:jc w:val="center"/>
        <w:rPr>
          <w:b/>
          <w:szCs w:val="24"/>
        </w:rPr>
      </w:pPr>
      <w:r w:rsidRPr="0096341C">
        <w:rPr>
          <w:b/>
          <w:noProof/>
          <w:szCs w:val="24"/>
        </w:rPr>
        <w:t>9.</w:t>
      </w:r>
      <w:r w:rsidRPr="0096341C">
        <w:rPr>
          <w:b/>
          <w:szCs w:val="24"/>
        </w:rPr>
        <w:t xml:space="preserve"> СРОК ДЕЙСТВИЯ ДОГОВОРА</w:t>
      </w:r>
    </w:p>
    <w:p w:rsidR="00447C53" w:rsidRPr="0096341C" w:rsidRDefault="00447C53" w:rsidP="00447C53">
      <w:pPr>
        <w:numPr>
          <w:ilvl w:val="1"/>
          <w:numId w:val="12"/>
        </w:numPr>
        <w:tabs>
          <w:tab w:val="left" w:pos="1134"/>
        </w:tabs>
        <w:ind w:left="0" w:firstLine="709"/>
        <w:jc w:val="both"/>
        <w:rPr>
          <w:szCs w:val="24"/>
        </w:rPr>
      </w:pPr>
      <w:r w:rsidRPr="0096341C">
        <w:rPr>
          <w:noProof/>
          <w:szCs w:val="24"/>
        </w:rPr>
        <w:t xml:space="preserve"> Настоящий </w:t>
      </w:r>
      <w:r w:rsidRPr="0096341C">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447C53" w:rsidRPr="0096341C" w:rsidRDefault="00447C53" w:rsidP="00447C53">
      <w:pPr>
        <w:numPr>
          <w:ilvl w:val="1"/>
          <w:numId w:val="12"/>
        </w:numPr>
        <w:tabs>
          <w:tab w:val="left" w:pos="1134"/>
        </w:tabs>
        <w:ind w:left="0" w:firstLine="709"/>
        <w:jc w:val="both"/>
        <w:rPr>
          <w:szCs w:val="24"/>
        </w:rPr>
      </w:pPr>
      <w:r w:rsidRPr="0096341C">
        <w:rPr>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rsidR="00447C53" w:rsidRPr="0096341C" w:rsidRDefault="00447C53" w:rsidP="00447C53">
      <w:pPr>
        <w:numPr>
          <w:ilvl w:val="1"/>
          <w:numId w:val="12"/>
        </w:numPr>
        <w:tabs>
          <w:tab w:val="left" w:pos="1134"/>
        </w:tabs>
        <w:ind w:left="0" w:firstLine="567"/>
        <w:jc w:val="both"/>
        <w:rPr>
          <w:szCs w:val="24"/>
        </w:rPr>
      </w:pPr>
      <w:r w:rsidRPr="0096341C">
        <w:rPr>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rsidR="00447C53" w:rsidRPr="0096341C" w:rsidRDefault="00447C53" w:rsidP="00447C53">
      <w:pPr>
        <w:numPr>
          <w:ilvl w:val="2"/>
          <w:numId w:val="12"/>
        </w:numPr>
        <w:tabs>
          <w:tab w:val="left" w:pos="1134"/>
          <w:tab w:val="left" w:pos="1843"/>
        </w:tabs>
        <w:ind w:left="0" w:firstLine="1134"/>
        <w:jc w:val="both"/>
        <w:rPr>
          <w:szCs w:val="24"/>
        </w:rPr>
      </w:pPr>
      <w:r w:rsidRPr="0096341C">
        <w:rPr>
          <w:szCs w:val="24"/>
        </w:rPr>
        <w:t xml:space="preserve">задержка по вине Подрядчика сроков выполнения Работ (этапа работ) на срок свыше </w:t>
      </w:r>
      <w:r w:rsidRPr="0096341C">
        <w:rPr>
          <w:i/>
          <w:szCs w:val="24"/>
        </w:rPr>
        <w:t>30 (тридцать) календарных</w:t>
      </w:r>
      <w:r w:rsidRPr="0096341C">
        <w:rPr>
          <w:szCs w:val="24"/>
        </w:rPr>
        <w:t xml:space="preserve"> дней;</w:t>
      </w:r>
    </w:p>
    <w:p w:rsidR="00447C53" w:rsidRPr="0096341C" w:rsidRDefault="00447C53" w:rsidP="00447C53">
      <w:pPr>
        <w:numPr>
          <w:ilvl w:val="2"/>
          <w:numId w:val="12"/>
        </w:numPr>
        <w:tabs>
          <w:tab w:val="left" w:pos="1843"/>
        </w:tabs>
        <w:ind w:left="0" w:firstLine="1134"/>
        <w:jc w:val="both"/>
        <w:rPr>
          <w:szCs w:val="24"/>
        </w:rPr>
      </w:pPr>
      <w:r w:rsidRPr="0096341C">
        <w:rPr>
          <w:szCs w:val="24"/>
        </w:rPr>
        <w:t xml:space="preserve">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w:t>
      </w:r>
      <w:r w:rsidRPr="0096341C">
        <w:rPr>
          <w:szCs w:val="24"/>
        </w:rPr>
        <w:lastRenderedPageBreak/>
        <w:t>случае Подрядчик также обязан компенсировать Заказчику убытки, причиненные досрочным расторжением Договора, включая упущенную выгоду;</w:t>
      </w:r>
    </w:p>
    <w:p w:rsidR="00447C53" w:rsidRPr="0096341C" w:rsidRDefault="00447C53" w:rsidP="00447C53">
      <w:pPr>
        <w:numPr>
          <w:ilvl w:val="2"/>
          <w:numId w:val="12"/>
        </w:numPr>
        <w:tabs>
          <w:tab w:val="left" w:pos="1843"/>
        </w:tabs>
        <w:ind w:left="0" w:firstLine="1134"/>
        <w:jc w:val="both"/>
        <w:rPr>
          <w:szCs w:val="24"/>
        </w:rPr>
      </w:pPr>
      <w:r w:rsidRPr="0096341C">
        <w:rPr>
          <w:szCs w:val="24"/>
        </w:rPr>
        <w:t>неисполнение Подрядчиком обязанности по согласованию привлекаемых субподрядчиков;</w:t>
      </w:r>
    </w:p>
    <w:p w:rsidR="00447C53" w:rsidRPr="0096341C" w:rsidRDefault="00447C53" w:rsidP="00447C53">
      <w:pPr>
        <w:numPr>
          <w:ilvl w:val="2"/>
          <w:numId w:val="12"/>
        </w:numPr>
        <w:tabs>
          <w:tab w:val="left" w:pos="1843"/>
        </w:tabs>
        <w:ind w:left="0" w:firstLine="1134"/>
        <w:jc w:val="both"/>
        <w:rPr>
          <w:szCs w:val="24"/>
        </w:rPr>
      </w:pPr>
      <w:r w:rsidRPr="0096341C">
        <w:rPr>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447C53" w:rsidRPr="0096341C" w:rsidRDefault="00447C53" w:rsidP="00447C53">
      <w:pPr>
        <w:numPr>
          <w:ilvl w:val="2"/>
          <w:numId w:val="12"/>
        </w:numPr>
        <w:tabs>
          <w:tab w:val="left" w:pos="1843"/>
        </w:tabs>
        <w:ind w:left="0" w:firstLine="1134"/>
        <w:jc w:val="both"/>
        <w:rPr>
          <w:szCs w:val="24"/>
        </w:rPr>
      </w:pPr>
      <w:r w:rsidRPr="0096341C">
        <w:rPr>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447C53" w:rsidRPr="0096341C" w:rsidRDefault="00447C53" w:rsidP="00447C53">
      <w:pPr>
        <w:numPr>
          <w:ilvl w:val="2"/>
          <w:numId w:val="12"/>
        </w:numPr>
        <w:tabs>
          <w:tab w:val="left" w:pos="1843"/>
        </w:tabs>
        <w:ind w:left="0" w:firstLine="1134"/>
        <w:jc w:val="both"/>
        <w:rPr>
          <w:szCs w:val="24"/>
        </w:rPr>
      </w:pPr>
      <w:r w:rsidRPr="0096341C">
        <w:rPr>
          <w:szCs w:val="24"/>
        </w:rPr>
        <w:t>грубого нарушения Подрядчиком п.п. 3.2.12, 3.2.13 настоящего договора, повлекшего ущерб;</w:t>
      </w:r>
    </w:p>
    <w:p w:rsidR="00447C53" w:rsidRPr="0096341C" w:rsidRDefault="00447C53" w:rsidP="00447C53">
      <w:pPr>
        <w:numPr>
          <w:ilvl w:val="2"/>
          <w:numId w:val="12"/>
        </w:numPr>
        <w:tabs>
          <w:tab w:val="left" w:pos="1843"/>
        </w:tabs>
        <w:ind w:left="0" w:firstLine="1134"/>
        <w:jc w:val="both"/>
        <w:rPr>
          <w:szCs w:val="24"/>
        </w:rPr>
      </w:pPr>
      <w:r w:rsidRPr="0096341C">
        <w:rPr>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447C53" w:rsidRPr="0096341C" w:rsidRDefault="00447C53" w:rsidP="00447C53">
      <w:pPr>
        <w:numPr>
          <w:ilvl w:val="1"/>
          <w:numId w:val="12"/>
        </w:numPr>
        <w:tabs>
          <w:tab w:val="left" w:pos="1134"/>
        </w:tabs>
        <w:ind w:left="0" w:firstLine="709"/>
        <w:jc w:val="both"/>
        <w:rPr>
          <w:szCs w:val="24"/>
        </w:rPr>
      </w:pPr>
      <w:r w:rsidRPr="0096341C">
        <w:rPr>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rsidR="00447C53" w:rsidRPr="0096341C" w:rsidRDefault="00447C53" w:rsidP="00447C53">
      <w:pPr>
        <w:tabs>
          <w:tab w:val="left" w:pos="1134"/>
        </w:tabs>
        <w:ind w:firstLine="709"/>
        <w:jc w:val="both"/>
        <w:rPr>
          <w:szCs w:val="24"/>
        </w:rPr>
      </w:pPr>
      <w:r w:rsidRPr="0096341C">
        <w:rPr>
          <w:szCs w:val="24"/>
        </w:rPr>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rsidR="00447C53" w:rsidRPr="0096341C" w:rsidRDefault="00447C53" w:rsidP="00447C53">
      <w:pPr>
        <w:tabs>
          <w:tab w:val="left" w:pos="1134"/>
        </w:tabs>
        <w:ind w:firstLine="709"/>
        <w:jc w:val="both"/>
        <w:rPr>
          <w:szCs w:val="24"/>
        </w:rPr>
      </w:pPr>
      <w:r w:rsidRPr="0096341C">
        <w:rPr>
          <w:szCs w:val="24"/>
        </w:rPr>
        <w:t>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447C53" w:rsidRPr="0096341C" w:rsidRDefault="00447C53" w:rsidP="00447C53">
      <w:pPr>
        <w:tabs>
          <w:tab w:val="left" w:pos="1134"/>
        </w:tabs>
        <w:ind w:firstLine="709"/>
        <w:jc w:val="both"/>
        <w:rPr>
          <w:szCs w:val="24"/>
        </w:rPr>
      </w:pPr>
      <w:r w:rsidRPr="0096341C">
        <w:rPr>
          <w:szCs w:val="24"/>
        </w:rPr>
        <w:t>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447C53" w:rsidRPr="00180B74" w:rsidRDefault="00447C53" w:rsidP="00447C53">
      <w:pPr>
        <w:numPr>
          <w:ilvl w:val="1"/>
          <w:numId w:val="12"/>
        </w:numPr>
        <w:tabs>
          <w:tab w:val="left" w:pos="1134"/>
        </w:tabs>
        <w:ind w:left="0" w:firstLine="615"/>
        <w:jc w:val="both"/>
        <w:rPr>
          <w:szCs w:val="24"/>
        </w:rPr>
      </w:pPr>
      <w:r w:rsidRPr="0096341C">
        <w:rPr>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w:t>
      </w:r>
      <w:r w:rsidRPr="0096341C">
        <w:rPr>
          <w:i/>
          <w:szCs w:val="24"/>
        </w:rPr>
        <w:t>сдачи-приемки выполненных работ</w:t>
      </w:r>
      <w:r w:rsidRPr="0096341C">
        <w:rPr>
          <w:szCs w:val="24"/>
        </w:rPr>
        <w:t xml:space="preserve">.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w:t>
      </w:r>
      <w:r w:rsidRPr="00180B74">
        <w:rPr>
          <w:szCs w:val="24"/>
        </w:rPr>
        <w:t xml:space="preserve">соответствии со </w:t>
      </w:r>
      <w:hyperlink r:id="rId11" w:history="1">
        <w:r w:rsidRPr="00180B74">
          <w:rPr>
            <w:rStyle w:val="af0"/>
            <w:color w:val="auto"/>
            <w:szCs w:val="24"/>
            <w:u w:val="none"/>
          </w:rPr>
          <w:t>статьей 395</w:t>
        </w:r>
      </w:hyperlink>
      <w:r w:rsidRPr="00180B74">
        <w:rPr>
          <w:szCs w:val="24"/>
        </w:rPr>
        <w:t xml:space="preserve"> ГК РФ.</w:t>
      </w:r>
    </w:p>
    <w:p w:rsidR="00447C53" w:rsidRDefault="00447C53" w:rsidP="00447C53">
      <w:pPr>
        <w:tabs>
          <w:tab w:val="left" w:pos="1134"/>
        </w:tabs>
        <w:ind w:firstLine="615"/>
        <w:jc w:val="both"/>
        <w:rPr>
          <w:szCs w:val="24"/>
        </w:rPr>
      </w:pPr>
      <w:r w:rsidRPr="0096341C">
        <w:rPr>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rsidR="00447C53" w:rsidRDefault="00447C53" w:rsidP="00447C53">
      <w:pPr>
        <w:jc w:val="both"/>
        <w:rPr>
          <w:i/>
          <w:szCs w:val="24"/>
        </w:rPr>
      </w:pPr>
    </w:p>
    <w:p w:rsidR="00447C53" w:rsidRDefault="00447C53" w:rsidP="00447C53">
      <w:pPr>
        <w:spacing w:line="240" w:lineRule="atLeast"/>
        <w:ind w:firstLine="567"/>
        <w:rPr>
          <w:b/>
          <w:bCs/>
          <w:i/>
          <w:szCs w:val="24"/>
        </w:rPr>
      </w:pPr>
    </w:p>
    <w:p w:rsidR="00447C53" w:rsidRPr="0096341C" w:rsidRDefault="00447C53" w:rsidP="00447C53">
      <w:pPr>
        <w:rPr>
          <w:bCs/>
          <w:szCs w:val="24"/>
        </w:rPr>
      </w:pPr>
    </w:p>
    <w:p w:rsidR="00447C53" w:rsidRPr="0096341C" w:rsidRDefault="00447C53" w:rsidP="00447C53">
      <w:pPr>
        <w:jc w:val="center"/>
        <w:rPr>
          <w:b/>
          <w:szCs w:val="24"/>
        </w:rPr>
      </w:pPr>
      <w:r w:rsidRPr="0096341C">
        <w:rPr>
          <w:b/>
          <w:szCs w:val="24"/>
        </w:rPr>
        <w:t>10. ПОРЯДОК РАЗРЕШЕНИЯ СПОРОВ</w:t>
      </w:r>
    </w:p>
    <w:p w:rsidR="00447C53" w:rsidRPr="0096341C" w:rsidRDefault="00447C53" w:rsidP="00447C53">
      <w:pPr>
        <w:pStyle w:val="ab"/>
        <w:tabs>
          <w:tab w:val="left" w:pos="1134"/>
        </w:tabs>
        <w:spacing w:line="240" w:lineRule="auto"/>
        <w:ind w:firstLine="0"/>
        <w:rPr>
          <w:szCs w:val="24"/>
        </w:rPr>
      </w:pPr>
      <w:r w:rsidRPr="0096341C">
        <w:rPr>
          <w:szCs w:val="24"/>
        </w:rPr>
        <w:t>10.1. Рассмотрение споров:</w:t>
      </w:r>
    </w:p>
    <w:p w:rsidR="00447C53" w:rsidRPr="0096341C" w:rsidRDefault="00447C53" w:rsidP="00447C53">
      <w:pPr>
        <w:pStyle w:val="ab"/>
        <w:tabs>
          <w:tab w:val="left" w:pos="1134"/>
        </w:tabs>
        <w:spacing w:line="240" w:lineRule="auto"/>
        <w:rPr>
          <w:szCs w:val="24"/>
        </w:rPr>
      </w:pPr>
    </w:p>
    <w:p w:rsidR="00447C53" w:rsidRPr="0096341C" w:rsidRDefault="00447C53" w:rsidP="00447C53">
      <w:pPr>
        <w:pStyle w:val="ab"/>
        <w:tabs>
          <w:tab w:val="num" w:pos="1134"/>
        </w:tabs>
        <w:spacing w:line="240" w:lineRule="auto"/>
        <w:rPr>
          <w:i/>
          <w:szCs w:val="24"/>
        </w:rPr>
      </w:pPr>
      <w:r w:rsidRPr="00003FB5">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003FB5">
        <w:rPr>
          <w:i/>
          <w:szCs w:val="24"/>
        </w:rPr>
        <w:t xml:space="preserve">Арбитражном суде </w:t>
      </w:r>
      <w:r>
        <w:t>Мурманской</w:t>
      </w:r>
      <w:r w:rsidRPr="00003FB5">
        <w:rPr>
          <w:i/>
          <w:szCs w:val="24"/>
        </w:rPr>
        <w:t xml:space="preserve"> области.</w:t>
      </w:r>
    </w:p>
    <w:p w:rsidR="00447C53" w:rsidRPr="0096341C" w:rsidRDefault="00447C53" w:rsidP="00447C53">
      <w:pPr>
        <w:pStyle w:val="ab"/>
        <w:numPr>
          <w:ilvl w:val="1"/>
          <w:numId w:val="13"/>
        </w:numPr>
        <w:tabs>
          <w:tab w:val="left" w:pos="1134"/>
        </w:tabs>
        <w:spacing w:line="240" w:lineRule="auto"/>
        <w:ind w:left="0" w:firstLine="0"/>
        <w:rPr>
          <w:szCs w:val="24"/>
        </w:rPr>
      </w:pPr>
      <w:r w:rsidRPr="0096341C">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447C53" w:rsidRPr="0096341C" w:rsidRDefault="00447C53" w:rsidP="00447C53">
      <w:pPr>
        <w:jc w:val="both"/>
        <w:rPr>
          <w:szCs w:val="24"/>
        </w:rPr>
      </w:pPr>
    </w:p>
    <w:p w:rsidR="00447C53" w:rsidRPr="0096341C" w:rsidRDefault="00447C53" w:rsidP="00447C53">
      <w:pPr>
        <w:jc w:val="center"/>
        <w:rPr>
          <w:b/>
          <w:szCs w:val="24"/>
        </w:rPr>
      </w:pPr>
      <w:r w:rsidRPr="0096341C">
        <w:rPr>
          <w:b/>
          <w:szCs w:val="24"/>
        </w:rPr>
        <w:lastRenderedPageBreak/>
        <w:t>11. КОНФИДЕНЦИАЛЬНОСТЬ</w:t>
      </w:r>
    </w:p>
    <w:p w:rsidR="00447C53" w:rsidRPr="00792AFD" w:rsidRDefault="00447C53" w:rsidP="00447C53">
      <w:pPr>
        <w:pStyle w:val="ConsPlusNonformat"/>
        <w:ind w:right="-1" w:firstLine="720"/>
        <w:jc w:val="both"/>
        <w:rPr>
          <w:rFonts w:ascii="Times New Roman" w:hAnsi="Times New Roman" w:cs="Times New Roman"/>
          <w:color w:val="000000"/>
          <w:sz w:val="24"/>
          <w:szCs w:val="24"/>
        </w:rPr>
      </w:pPr>
      <w:r w:rsidRPr="0096341C">
        <w:rPr>
          <w:rFonts w:ascii="Times New Roman" w:hAnsi="Times New Roman" w:cs="Times New Roman"/>
          <w:color w:val="000000"/>
          <w:sz w:val="24"/>
          <w:szCs w:val="24"/>
        </w:rPr>
        <w:t xml:space="preserve">11.1. </w:t>
      </w:r>
      <w:r w:rsidRPr="00792AFD">
        <w:rPr>
          <w:rFonts w:ascii="Times New Roman" w:hAnsi="Times New Roman" w:cs="Times New Roman"/>
          <w:color w:val="000000"/>
          <w:sz w:val="24"/>
          <w:szCs w:val="24"/>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447C53" w:rsidRPr="0096341C" w:rsidRDefault="00447C53" w:rsidP="00447C53">
      <w:pPr>
        <w:pStyle w:val="ConsPlusNonformat"/>
        <w:ind w:right="-1" w:firstLine="720"/>
        <w:jc w:val="both"/>
        <w:rPr>
          <w:rFonts w:ascii="Times New Roman" w:hAnsi="Times New Roman" w:cs="Times New Roman"/>
          <w:color w:val="000000"/>
          <w:sz w:val="24"/>
          <w:szCs w:val="24"/>
        </w:rPr>
      </w:pPr>
      <w:r w:rsidRPr="00792AFD">
        <w:rPr>
          <w:rFonts w:ascii="Times New Roman" w:hAnsi="Times New Roman" w:cs="Times New Roman"/>
          <w:color w:val="000000"/>
          <w:sz w:val="24"/>
          <w:szCs w:val="24"/>
        </w:rPr>
        <w:t>Передача конфиденциальной информации без заключения соответствующего соглашения не допускается.</w:t>
      </w:r>
    </w:p>
    <w:p w:rsidR="00447C53" w:rsidRDefault="00447C53" w:rsidP="00447C53">
      <w:pPr>
        <w:ind w:firstLine="709"/>
        <w:jc w:val="both"/>
        <w:rPr>
          <w:color w:val="000000"/>
          <w:szCs w:val="24"/>
        </w:rPr>
      </w:pPr>
      <w:r w:rsidRPr="00003FB5">
        <w:rPr>
          <w:color w:val="000000"/>
          <w:szCs w:val="24"/>
        </w:rPr>
        <w:t>11.2.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447C53" w:rsidRPr="00E74037" w:rsidRDefault="00447C53" w:rsidP="00447C53">
      <w:pPr>
        <w:spacing w:line="240" w:lineRule="atLeast"/>
        <w:ind w:firstLine="708"/>
        <w:jc w:val="both"/>
        <w:rPr>
          <w:rFonts w:eastAsia="Calibri"/>
          <w:szCs w:val="24"/>
          <w:lang w:eastAsia="en-US"/>
        </w:rPr>
      </w:pPr>
      <w:r w:rsidRPr="00E74037">
        <w:rPr>
          <w:color w:val="000000"/>
          <w:szCs w:val="24"/>
        </w:rPr>
        <w:t xml:space="preserve">11.3. </w:t>
      </w:r>
      <w:r w:rsidRPr="00E74037">
        <w:rPr>
          <w:rFonts w:eastAsia="Calibri"/>
          <w:szCs w:val="24"/>
          <w:lang w:eastAsia="en-US"/>
        </w:rPr>
        <w:t>Обработка персональных данных осуществляется Сторонами (</w:t>
      </w:r>
      <w:r w:rsidRPr="00E74037">
        <w:rPr>
          <w:rFonts w:eastAsia="Calibri"/>
          <w:i/>
          <w:szCs w:val="24"/>
          <w:lang w:eastAsia="en-US"/>
        </w:rPr>
        <w:t>если осуществляется только одной из Сторон – указать какой именно</w:t>
      </w:r>
      <w:r w:rsidRPr="00E74037">
        <w:rPr>
          <w:rFonts w:eastAsia="Calibri"/>
          <w:szCs w:val="24"/>
          <w:lang w:eastAsia="en-US"/>
        </w:rPr>
        <w:t>) только в целях выполнения обязательств по настоящему договору и предполагает осуществление Сторонами (</w:t>
      </w:r>
      <w:r w:rsidRPr="00E74037">
        <w:rPr>
          <w:rFonts w:eastAsia="Calibri"/>
          <w:i/>
          <w:szCs w:val="24"/>
          <w:lang w:eastAsia="en-US"/>
        </w:rPr>
        <w:t>если одной из сторон – указать какой именно</w:t>
      </w:r>
      <w:r w:rsidRPr="00E74037">
        <w:rPr>
          <w:rFonts w:eastAsia="Calibri"/>
          <w:szCs w:val="24"/>
          <w:lang w:eastAsia="en-US"/>
        </w:rPr>
        <w:t>) следующих действий (операций) как с использованием, так и без использования средств автоматизации: сбор, запись, уточнение (</w:t>
      </w:r>
      <w:r w:rsidRPr="00E74037">
        <w:rPr>
          <w:rFonts w:eastAsia="Calibri"/>
          <w:i/>
          <w:szCs w:val="24"/>
          <w:lang w:eastAsia="en-US"/>
        </w:rPr>
        <w:t>в случае, если это прямо определено договором</w:t>
      </w:r>
      <w:r w:rsidRPr="00E74037">
        <w:rPr>
          <w:rFonts w:eastAsia="Calibri"/>
          <w:szCs w:val="24"/>
          <w:lang w:eastAsia="en-US"/>
        </w:rPr>
        <w:t>), хранение, передачу (</w:t>
      </w:r>
      <w:r w:rsidRPr="00E74037">
        <w:rPr>
          <w:rFonts w:eastAsia="Calibri"/>
          <w:i/>
          <w:szCs w:val="24"/>
          <w:lang w:eastAsia="en-US"/>
        </w:rPr>
        <w:t>указать кому или куда предполагается передача</w:t>
      </w:r>
      <w:r w:rsidRPr="00E74037">
        <w:rPr>
          <w:rFonts w:eastAsia="Calibri"/>
          <w:szCs w:val="24"/>
          <w:lang w:eastAsia="en-US"/>
        </w:rPr>
        <w:t>), использование и уничтожение (</w:t>
      </w:r>
      <w:r w:rsidRPr="00E74037">
        <w:rPr>
          <w:rFonts w:eastAsia="Calibri"/>
          <w:i/>
          <w:szCs w:val="24"/>
          <w:lang w:eastAsia="en-US"/>
        </w:rPr>
        <w:t>можно расширить или сократить данный перечень действий</w:t>
      </w:r>
      <w:r w:rsidRPr="00E74037">
        <w:rPr>
          <w:rFonts w:eastAsia="Calibri"/>
          <w:szCs w:val="24"/>
          <w:lang w:eastAsia="en-US"/>
        </w:rPr>
        <w:t>).</w:t>
      </w:r>
    </w:p>
    <w:p w:rsidR="00447C53" w:rsidRPr="00E74037" w:rsidRDefault="00447C53" w:rsidP="00447C53">
      <w:pPr>
        <w:spacing w:line="240" w:lineRule="atLeast"/>
        <w:ind w:firstLine="708"/>
        <w:jc w:val="both"/>
        <w:rPr>
          <w:rFonts w:eastAsia="Calibri"/>
          <w:szCs w:val="24"/>
          <w:lang w:eastAsia="en-US"/>
        </w:rPr>
      </w:pPr>
      <w:r w:rsidRPr="00E74037">
        <w:rPr>
          <w:rFonts w:eastAsia="Calibri"/>
          <w:szCs w:val="24"/>
          <w:lang w:eastAsia="en-US"/>
        </w:rPr>
        <w:t>Стороны (</w:t>
      </w:r>
      <w:r w:rsidRPr="00E74037">
        <w:rPr>
          <w:rFonts w:eastAsia="Calibri"/>
          <w:i/>
          <w:szCs w:val="24"/>
          <w:lang w:eastAsia="en-US"/>
        </w:rPr>
        <w:t>если одной из сторон – указать какой именно</w:t>
      </w:r>
      <w:r w:rsidRPr="00E74037">
        <w:rPr>
          <w:rFonts w:eastAsia="Calibri"/>
          <w:szCs w:val="24"/>
          <w:lang w:eastAsia="en-US"/>
        </w:rPr>
        <w:t>) обязаны соблюдать конфиденциальность и обеспечивать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 и принятых в соответствии с ним иных нормативных правовых актов.</w:t>
      </w:r>
    </w:p>
    <w:p w:rsidR="00447C53" w:rsidRPr="00E74037" w:rsidRDefault="00447C53" w:rsidP="00447C53">
      <w:pPr>
        <w:spacing w:line="240" w:lineRule="atLeast"/>
        <w:ind w:firstLine="708"/>
        <w:jc w:val="both"/>
        <w:rPr>
          <w:rFonts w:eastAsia="Calibri"/>
          <w:szCs w:val="24"/>
          <w:lang w:eastAsia="en-US"/>
        </w:rPr>
      </w:pPr>
      <w:r w:rsidRPr="00E74037">
        <w:rPr>
          <w:rFonts w:eastAsia="Calibri"/>
          <w:szCs w:val="24"/>
          <w:lang w:eastAsia="en-US"/>
        </w:rPr>
        <w:t>Стороны (</w:t>
      </w:r>
      <w:r w:rsidRPr="00E74037">
        <w:rPr>
          <w:rFonts w:eastAsia="Calibri"/>
          <w:i/>
          <w:szCs w:val="24"/>
          <w:lang w:eastAsia="en-US"/>
        </w:rPr>
        <w:t>если одна из сторон – указать какая именно</w:t>
      </w:r>
      <w:r w:rsidRPr="00E74037">
        <w:rPr>
          <w:rFonts w:eastAsia="Calibri"/>
          <w:szCs w:val="24"/>
          <w:lang w:eastAsia="en-US"/>
        </w:rPr>
        <w:t>)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447C53" w:rsidRPr="00E74037" w:rsidRDefault="00447C53" w:rsidP="00447C53">
      <w:pPr>
        <w:tabs>
          <w:tab w:val="left" w:pos="1276"/>
        </w:tabs>
        <w:autoSpaceDE w:val="0"/>
        <w:autoSpaceDN w:val="0"/>
        <w:adjustRightInd w:val="0"/>
        <w:spacing w:line="240" w:lineRule="atLeast"/>
        <w:ind w:firstLine="709"/>
        <w:jc w:val="both"/>
        <w:rPr>
          <w:szCs w:val="24"/>
        </w:rPr>
      </w:pPr>
      <w:r w:rsidRPr="00E74037">
        <w:rPr>
          <w:rFonts w:eastAsia="Calibri"/>
          <w:szCs w:val="24"/>
          <w:lang w:eastAsia="en-US"/>
        </w:rPr>
        <w:t>Обработка персональных данных, передаваемых Сторонами в рамках настоящего договора, осуществляется в соответствии с заключенным между Сторонами Соглашением о конфиденциальности персональных данных.</w:t>
      </w:r>
    </w:p>
    <w:p w:rsidR="00447C53" w:rsidRPr="00003FB5" w:rsidRDefault="00447C53" w:rsidP="00447C53">
      <w:pPr>
        <w:ind w:firstLine="709"/>
        <w:jc w:val="both"/>
        <w:rPr>
          <w:color w:val="000000"/>
          <w:szCs w:val="24"/>
        </w:rPr>
      </w:pPr>
    </w:p>
    <w:p w:rsidR="00447C53" w:rsidRPr="0096341C" w:rsidRDefault="00447C53" w:rsidP="00447C53">
      <w:pPr>
        <w:pStyle w:val="ConsPlusNonformat"/>
        <w:widowControl/>
        <w:ind w:firstLine="720"/>
        <w:jc w:val="both"/>
        <w:rPr>
          <w:rFonts w:ascii="Times New Roman" w:hAnsi="Times New Roman" w:cs="Times New Roman"/>
          <w:sz w:val="24"/>
          <w:szCs w:val="24"/>
        </w:rPr>
      </w:pPr>
    </w:p>
    <w:p w:rsidR="00447C53" w:rsidRPr="0096341C" w:rsidRDefault="00447C53" w:rsidP="00447C53">
      <w:pPr>
        <w:jc w:val="center"/>
        <w:rPr>
          <w:b/>
          <w:szCs w:val="24"/>
        </w:rPr>
      </w:pPr>
      <w:r w:rsidRPr="0096341C">
        <w:rPr>
          <w:b/>
          <w:noProof/>
          <w:szCs w:val="24"/>
        </w:rPr>
        <w:t>12.</w:t>
      </w:r>
      <w:r w:rsidRPr="0096341C">
        <w:rPr>
          <w:b/>
          <w:szCs w:val="24"/>
        </w:rPr>
        <w:t xml:space="preserve"> ОСОБЫЕ УСЛОВИЯ. ПРОЧИЕ УСЛОВИЯ</w:t>
      </w:r>
    </w:p>
    <w:p w:rsidR="00447C53" w:rsidRPr="0096341C" w:rsidRDefault="00447C53" w:rsidP="00447C53">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447C53" w:rsidRPr="0096341C" w:rsidRDefault="00447C53" w:rsidP="00447C53">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rsidR="00447C53" w:rsidRPr="0096341C" w:rsidRDefault="00447C53" w:rsidP="00447C53">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447C53" w:rsidRPr="0096341C" w:rsidRDefault="00447C53" w:rsidP="00447C53">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 xml:space="preserve">Бенефициарная оговорка. </w:t>
      </w:r>
    </w:p>
    <w:p w:rsidR="00447C53" w:rsidRPr="00180B74" w:rsidRDefault="00447C53" w:rsidP="00447C53">
      <w:pPr>
        <w:pStyle w:val="ad"/>
        <w:spacing w:after="0" w:line="240" w:lineRule="auto"/>
        <w:ind w:left="0" w:firstLine="615"/>
        <w:jc w:val="both"/>
        <w:rPr>
          <w:rStyle w:val="Barcode"/>
          <w:rFonts w:ascii="Times New Roman" w:hAnsi="Times New Roman"/>
          <w:i/>
          <w:sz w:val="24"/>
          <w:szCs w:val="24"/>
        </w:rPr>
      </w:pPr>
      <w:r w:rsidRPr="0096341C">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r>
        <w:rPr>
          <w:rStyle w:val="Barcode"/>
          <w:rFonts w:ascii="Times New Roman" w:hAnsi="Times New Roman"/>
          <w:sz w:val="24"/>
          <w:szCs w:val="24"/>
        </w:rPr>
        <w:t>11</w:t>
      </w:r>
      <w:r w:rsidRPr="0096341C">
        <w:rPr>
          <w:rStyle w:val="Barcode"/>
          <w:rFonts w:ascii="Times New Roman" w:hAnsi="Times New Roman"/>
          <w:sz w:val="24"/>
          <w:szCs w:val="24"/>
        </w:rPr>
        <w:t xml:space="preserve"> к настоящему Договору, с подтверждением соответствующими документами. </w:t>
      </w:r>
      <w:r w:rsidRPr="00180B74">
        <w:rPr>
          <w:rStyle w:val="Barcode"/>
          <w:rFonts w:ascii="Times New Roman" w:hAnsi="Times New Roman"/>
          <w:i/>
          <w:sz w:val="24"/>
          <w:szCs w:val="24"/>
        </w:rPr>
        <w:t xml:space="preserve">Информация направляется </w:t>
      </w:r>
      <w:r>
        <w:t>на common@</w:t>
      </w:r>
      <w:r w:rsidRPr="003B3793">
        <w:t>kola.tgc1.ru</w:t>
      </w:r>
      <w:r w:rsidRPr="00180B74">
        <w:rPr>
          <w:rFonts w:ascii="Times New Roman" w:hAnsi="Times New Roman"/>
          <w:i/>
          <w:sz w:val="24"/>
          <w:szCs w:val="24"/>
        </w:rPr>
        <w:t xml:space="preserve"> </w:t>
      </w:r>
      <w:r w:rsidRPr="00180B74">
        <w:rPr>
          <w:rStyle w:val="Barcode"/>
          <w:rFonts w:ascii="Times New Roman" w:hAnsi="Times New Roman"/>
          <w:i/>
          <w:sz w:val="24"/>
          <w:szCs w:val="24"/>
        </w:rPr>
        <w:t xml:space="preserve">и посредством факсимильной связи </w:t>
      </w:r>
      <w:r w:rsidRPr="003B3793">
        <w:t>81553-69493</w:t>
      </w:r>
      <w:r w:rsidRPr="00180B74">
        <w:rPr>
          <w:rFonts w:ascii="Times New Roman" w:hAnsi="Times New Roman"/>
          <w:i/>
          <w:sz w:val="24"/>
          <w:szCs w:val="24"/>
        </w:rPr>
        <w:t xml:space="preserve"> </w:t>
      </w:r>
      <w:r w:rsidRPr="00180B74">
        <w:rPr>
          <w:rStyle w:val="Barcode"/>
          <w:rFonts w:ascii="Times New Roman" w:hAnsi="Times New Roman"/>
          <w:i/>
          <w:sz w:val="24"/>
          <w:szCs w:val="24"/>
        </w:rPr>
        <w:t>с последующим направлением оригиналов средствами почтовой связи.</w:t>
      </w:r>
    </w:p>
    <w:p w:rsidR="00447C53" w:rsidRPr="0096341C" w:rsidRDefault="00447C53" w:rsidP="00447C53">
      <w:pPr>
        <w:pStyle w:val="ad"/>
        <w:spacing w:after="0" w:line="240" w:lineRule="auto"/>
        <w:ind w:left="0" w:firstLine="615"/>
        <w:jc w:val="both"/>
        <w:rPr>
          <w:rStyle w:val="Barcode"/>
          <w:rFonts w:ascii="Times New Roman" w:hAnsi="Times New Roman"/>
          <w:sz w:val="24"/>
          <w:szCs w:val="24"/>
        </w:rPr>
      </w:pPr>
      <w:r w:rsidRPr="0096341C">
        <w:rPr>
          <w:rStyle w:val="Barcode"/>
          <w:rFonts w:ascii="Times New Roman" w:hAnsi="Times New Roman"/>
          <w:sz w:val="24"/>
          <w:szCs w:val="24"/>
        </w:rPr>
        <w:lastRenderedPageBreak/>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rsidR="00447C53" w:rsidRPr="0096341C" w:rsidRDefault="00447C53" w:rsidP="00447C53">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447C53" w:rsidRPr="0096341C" w:rsidRDefault="00447C53" w:rsidP="00447C53">
      <w:pPr>
        <w:pStyle w:val="ConsPlusNonformat"/>
        <w:widowControl/>
        <w:tabs>
          <w:tab w:val="left" w:pos="1276"/>
        </w:tabs>
        <w:ind w:left="615"/>
        <w:jc w:val="both"/>
        <w:rPr>
          <w:rFonts w:ascii="Times New Roman" w:hAnsi="Times New Roman" w:cs="Times New Roman"/>
          <w:sz w:val="24"/>
          <w:szCs w:val="24"/>
        </w:rPr>
      </w:pPr>
      <w:r w:rsidRPr="0096341C">
        <w:rPr>
          <w:rFonts w:ascii="Times New Roman" w:hAnsi="Times New Roman" w:cs="Times New Roman"/>
          <w:sz w:val="24"/>
          <w:szCs w:val="24"/>
        </w:rPr>
        <w:t>12.6.</w:t>
      </w:r>
    </w:p>
    <w:p w:rsidR="00447C53" w:rsidRDefault="00447C53" w:rsidP="00447C53">
      <w:pPr>
        <w:pStyle w:val="ConsPlusNonformat"/>
        <w:widowControl/>
        <w:tabs>
          <w:tab w:val="left" w:pos="1276"/>
        </w:tabs>
        <w:ind w:firstLine="709"/>
        <w:jc w:val="both"/>
        <w:rPr>
          <w:rFonts w:ascii="Times New Roman" w:hAnsi="Times New Roman" w:cs="Times New Roman"/>
          <w:i/>
          <w:sz w:val="24"/>
          <w:szCs w:val="24"/>
        </w:rPr>
      </w:pPr>
      <w:r w:rsidRPr="0096341C">
        <w:rPr>
          <w:rFonts w:ascii="Times New Roman" w:hAnsi="Times New Roman" w:cs="Times New Roman"/>
          <w:i/>
          <w:sz w:val="24"/>
          <w:szCs w:val="24"/>
        </w:rPr>
        <w:t xml:space="preserve"> </w:t>
      </w:r>
      <w:r w:rsidRPr="0096341C">
        <w:rPr>
          <w:rFonts w:ascii="Times New Roman" w:hAnsi="Times New Roman" w:cs="Times New Roman"/>
          <w:i/>
          <w:iCs/>
          <w:sz w:val="24"/>
          <w:szCs w:val="24"/>
        </w:rPr>
        <w:t>Сторонами достигнуто соглашение о том, что все условия настоящего Договора являются существенными.</w:t>
      </w:r>
      <w:r w:rsidRPr="0096341C">
        <w:rPr>
          <w:rFonts w:ascii="Times New Roman" w:hAnsi="Times New Roman" w:cs="Times New Roman"/>
          <w:i/>
          <w:sz w:val="24"/>
          <w:szCs w:val="24"/>
        </w:rPr>
        <w:t xml:space="preserve"> </w:t>
      </w:r>
    </w:p>
    <w:p w:rsidR="00447C53" w:rsidRPr="0096341C" w:rsidRDefault="00447C53" w:rsidP="00447C53">
      <w:pPr>
        <w:pStyle w:val="ConsPlusNonformat"/>
        <w:widowControl/>
        <w:tabs>
          <w:tab w:val="left" w:pos="1276"/>
        </w:tabs>
        <w:ind w:firstLine="709"/>
        <w:jc w:val="both"/>
        <w:rPr>
          <w:rFonts w:ascii="Times New Roman" w:hAnsi="Times New Roman" w:cs="Times New Roman"/>
          <w:i/>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
    <w:p w:rsidR="00447C53" w:rsidRPr="0096341C" w:rsidRDefault="00447C53" w:rsidP="00447C53">
      <w:pPr>
        <w:pStyle w:val="ConsPlusNonformat"/>
        <w:widowControl/>
        <w:numPr>
          <w:ilvl w:val="1"/>
          <w:numId w:val="15"/>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Ни одна из Сторон не вправе уступить право (требование) по настоящему договору третьим лицам без согласия другой Стороны.</w:t>
      </w:r>
    </w:p>
    <w:p w:rsidR="00447C53" w:rsidRPr="0096341C" w:rsidRDefault="00447C53" w:rsidP="00447C53">
      <w:pPr>
        <w:pStyle w:val="ConsPlusNonformat"/>
        <w:widowControl/>
        <w:numPr>
          <w:ilvl w:val="1"/>
          <w:numId w:val="15"/>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rsidR="00447C53" w:rsidRPr="0096341C" w:rsidRDefault="00447C53" w:rsidP="00447C53">
      <w:pPr>
        <w:pStyle w:val="2"/>
        <w:rPr>
          <w:szCs w:val="24"/>
          <w:lang w:val="ru-RU"/>
        </w:rPr>
      </w:pPr>
    </w:p>
    <w:p w:rsidR="00447C53" w:rsidRPr="0096341C" w:rsidRDefault="00447C53" w:rsidP="00447C53">
      <w:pPr>
        <w:pStyle w:val="2"/>
        <w:rPr>
          <w:b/>
          <w:szCs w:val="24"/>
        </w:rPr>
      </w:pPr>
      <w:r w:rsidRPr="0096341C">
        <w:rPr>
          <w:b/>
          <w:szCs w:val="24"/>
        </w:rPr>
        <w:t>ПРИЛОЖЕНИЯ:</w:t>
      </w:r>
    </w:p>
    <w:p w:rsidR="00447C53" w:rsidRPr="00081F77" w:rsidRDefault="00447C53" w:rsidP="00447C53">
      <w:pPr>
        <w:pStyle w:val="2"/>
        <w:numPr>
          <w:ilvl w:val="0"/>
          <w:numId w:val="17"/>
        </w:numPr>
        <w:tabs>
          <w:tab w:val="left" w:pos="851"/>
        </w:tabs>
        <w:jc w:val="both"/>
        <w:rPr>
          <w:i/>
          <w:szCs w:val="24"/>
        </w:rPr>
      </w:pPr>
      <w:r w:rsidRPr="00081F77">
        <w:rPr>
          <w:szCs w:val="24"/>
        </w:rPr>
        <w:t>Приложение № 1: Техническое задание</w:t>
      </w:r>
      <w:r w:rsidRPr="00081F77">
        <w:rPr>
          <w:i/>
          <w:szCs w:val="24"/>
        </w:rPr>
        <w:t>.</w:t>
      </w:r>
    </w:p>
    <w:p w:rsidR="00447C53" w:rsidRPr="00081F77" w:rsidRDefault="00447C53" w:rsidP="00447C53">
      <w:pPr>
        <w:pStyle w:val="2"/>
        <w:numPr>
          <w:ilvl w:val="0"/>
          <w:numId w:val="17"/>
        </w:numPr>
        <w:tabs>
          <w:tab w:val="left" w:pos="851"/>
        </w:tabs>
        <w:jc w:val="both"/>
        <w:rPr>
          <w:i/>
          <w:szCs w:val="24"/>
        </w:rPr>
      </w:pPr>
      <w:r w:rsidRPr="00081F77">
        <w:rPr>
          <w:i/>
          <w:szCs w:val="24"/>
        </w:rPr>
        <w:t>Приложение № 2:  График производства работ.</w:t>
      </w:r>
    </w:p>
    <w:p w:rsidR="00447C53" w:rsidRPr="00081F77" w:rsidRDefault="00447C53" w:rsidP="00447C53">
      <w:pPr>
        <w:pStyle w:val="2"/>
        <w:numPr>
          <w:ilvl w:val="0"/>
          <w:numId w:val="17"/>
        </w:numPr>
        <w:tabs>
          <w:tab w:val="left" w:pos="851"/>
        </w:tabs>
        <w:jc w:val="both"/>
        <w:rPr>
          <w:szCs w:val="24"/>
        </w:rPr>
      </w:pPr>
      <w:r w:rsidRPr="00081F77">
        <w:rPr>
          <w:szCs w:val="24"/>
        </w:rPr>
        <w:t>Приложение № 3:  Смета.</w:t>
      </w:r>
    </w:p>
    <w:p w:rsidR="00447C53" w:rsidRPr="00081F77" w:rsidRDefault="00447C53" w:rsidP="00447C53">
      <w:pPr>
        <w:pStyle w:val="2"/>
        <w:numPr>
          <w:ilvl w:val="0"/>
          <w:numId w:val="17"/>
        </w:numPr>
        <w:tabs>
          <w:tab w:val="left" w:pos="851"/>
        </w:tabs>
        <w:jc w:val="both"/>
        <w:rPr>
          <w:i/>
          <w:szCs w:val="24"/>
        </w:rPr>
      </w:pPr>
      <w:r w:rsidRPr="00081F77">
        <w:rPr>
          <w:i/>
          <w:szCs w:val="24"/>
        </w:rPr>
        <w:t>Приложение № 4:  Расчет договорной цены.</w:t>
      </w:r>
    </w:p>
    <w:p w:rsidR="00447C53" w:rsidRPr="00081F77" w:rsidRDefault="00447C53" w:rsidP="00447C53">
      <w:pPr>
        <w:pStyle w:val="2"/>
        <w:numPr>
          <w:ilvl w:val="0"/>
          <w:numId w:val="17"/>
        </w:numPr>
        <w:tabs>
          <w:tab w:val="left" w:pos="851"/>
        </w:tabs>
        <w:jc w:val="both"/>
        <w:rPr>
          <w:i/>
          <w:szCs w:val="24"/>
        </w:rPr>
      </w:pPr>
      <w:r w:rsidRPr="00081F77">
        <w:rPr>
          <w:i/>
          <w:szCs w:val="24"/>
        </w:rPr>
        <w:t>Приложение № 5:  График оплаты.</w:t>
      </w:r>
    </w:p>
    <w:p w:rsidR="00447C53" w:rsidRPr="00081F77" w:rsidRDefault="00447C53" w:rsidP="00447C53">
      <w:pPr>
        <w:pStyle w:val="2"/>
        <w:numPr>
          <w:ilvl w:val="0"/>
          <w:numId w:val="17"/>
        </w:numPr>
        <w:tabs>
          <w:tab w:val="left" w:pos="851"/>
        </w:tabs>
        <w:jc w:val="both"/>
        <w:rPr>
          <w:i/>
          <w:szCs w:val="24"/>
        </w:rPr>
      </w:pPr>
      <w:r w:rsidRPr="00081F77">
        <w:rPr>
          <w:i/>
          <w:szCs w:val="24"/>
        </w:rPr>
        <w:t>Приложение № 6:  Экологическ</w:t>
      </w:r>
      <w:r w:rsidRPr="00081F77">
        <w:rPr>
          <w:i/>
          <w:szCs w:val="24"/>
          <w:lang w:val="ru-RU"/>
        </w:rPr>
        <w:t>ая политика</w:t>
      </w:r>
      <w:r w:rsidRPr="00081F77">
        <w:rPr>
          <w:i/>
          <w:szCs w:val="24"/>
        </w:rPr>
        <w:t xml:space="preserve"> </w:t>
      </w:r>
    </w:p>
    <w:p w:rsidR="00447C53" w:rsidRPr="00081F77" w:rsidRDefault="00447C53" w:rsidP="00447C53">
      <w:pPr>
        <w:pStyle w:val="2"/>
        <w:numPr>
          <w:ilvl w:val="0"/>
          <w:numId w:val="17"/>
        </w:numPr>
        <w:tabs>
          <w:tab w:val="left" w:pos="851"/>
        </w:tabs>
        <w:jc w:val="both"/>
        <w:rPr>
          <w:i/>
          <w:szCs w:val="24"/>
        </w:rPr>
      </w:pPr>
      <w:r w:rsidRPr="00081F77">
        <w:rPr>
          <w:i/>
          <w:szCs w:val="24"/>
        </w:rPr>
        <w:t>Приложение № 7:  Значимые экологические аспекты.</w:t>
      </w:r>
    </w:p>
    <w:p w:rsidR="00447C53" w:rsidRPr="00081F77" w:rsidRDefault="00447C53" w:rsidP="00447C53">
      <w:pPr>
        <w:pStyle w:val="2"/>
        <w:numPr>
          <w:ilvl w:val="0"/>
          <w:numId w:val="17"/>
        </w:numPr>
        <w:tabs>
          <w:tab w:val="left" w:pos="851"/>
        </w:tabs>
        <w:jc w:val="both"/>
        <w:rPr>
          <w:i/>
          <w:szCs w:val="24"/>
        </w:rPr>
      </w:pPr>
      <w:r w:rsidRPr="00081F77">
        <w:rPr>
          <w:i/>
          <w:szCs w:val="24"/>
        </w:rPr>
        <w:t>Приложение № 8: Требования по охране труда, промышленной безопасности и охране окружающей среды.</w:t>
      </w:r>
    </w:p>
    <w:p w:rsidR="00447C53" w:rsidRPr="00081F77" w:rsidRDefault="00447C53" w:rsidP="00447C53">
      <w:pPr>
        <w:pStyle w:val="2"/>
        <w:numPr>
          <w:ilvl w:val="0"/>
          <w:numId w:val="17"/>
        </w:numPr>
        <w:tabs>
          <w:tab w:val="left" w:pos="851"/>
        </w:tabs>
        <w:jc w:val="both"/>
        <w:rPr>
          <w:i/>
          <w:szCs w:val="24"/>
        </w:rPr>
      </w:pPr>
      <w:r w:rsidRPr="00081F77">
        <w:rPr>
          <w:i/>
          <w:szCs w:val="24"/>
        </w:rPr>
        <w:t>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447C53" w:rsidRPr="00081F77" w:rsidRDefault="00447C53" w:rsidP="00447C53">
      <w:pPr>
        <w:pStyle w:val="2"/>
        <w:numPr>
          <w:ilvl w:val="0"/>
          <w:numId w:val="17"/>
        </w:numPr>
        <w:tabs>
          <w:tab w:val="left" w:pos="851"/>
        </w:tabs>
        <w:jc w:val="both"/>
        <w:rPr>
          <w:i/>
          <w:szCs w:val="24"/>
        </w:rPr>
      </w:pPr>
      <w:r w:rsidRPr="00081F77">
        <w:rPr>
          <w:i/>
          <w:szCs w:val="24"/>
        </w:rPr>
        <w:t>Приложение № 10: Форма Акта сдачи-приемки выполненных работ (этапа работ).</w:t>
      </w:r>
    </w:p>
    <w:p w:rsidR="00447C53" w:rsidRPr="00081F77" w:rsidRDefault="00447C53" w:rsidP="00447C53">
      <w:pPr>
        <w:pStyle w:val="2"/>
        <w:numPr>
          <w:ilvl w:val="0"/>
          <w:numId w:val="17"/>
        </w:numPr>
        <w:tabs>
          <w:tab w:val="left" w:pos="851"/>
        </w:tabs>
        <w:jc w:val="both"/>
        <w:rPr>
          <w:i/>
          <w:szCs w:val="24"/>
        </w:rPr>
      </w:pPr>
      <w:r w:rsidRPr="00081F77">
        <w:rPr>
          <w:szCs w:val="24"/>
        </w:rPr>
        <w:t>Приложение № 1</w:t>
      </w:r>
      <w:r>
        <w:t>1</w:t>
      </w:r>
      <w:r w:rsidRPr="00081F77">
        <w:rPr>
          <w:szCs w:val="24"/>
        </w:rPr>
        <w:t xml:space="preserve">:  Форма «Сведения об изменении информации о цепочке собственников, включая  бенефициаров (в том числе конечных) _______ </w:t>
      </w:r>
    </w:p>
    <w:p w:rsidR="00447C53" w:rsidRPr="00081F77" w:rsidRDefault="00447C53" w:rsidP="00447C53">
      <w:pPr>
        <w:pStyle w:val="ad"/>
        <w:keepNext/>
        <w:keepLines/>
        <w:numPr>
          <w:ilvl w:val="0"/>
          <w:numId w:val="17"/>
        </w:numPr>
        <w:tabs>
          <w:tab w:val="left" w:pos="851"/>
        </w:tabs>
        <w:ind w:right="20"/>
        <w:rPr>
          <w:rFonts w:ascii="Times New Roman" w:hAnsi="Times New Roman"/>
          <w:sz w:val="24"/>
          <w:szCs w:val="24"/>
        </w:rPr>
      </w:pPr>
      <w:r w:rsidRPr="00081F77">
        <w:rPr>
          <w:rFonts w:ascii="Times New Roman" w:hAnsi="Times New Roman"/>
          <w:sz w:val="24"/>
          <w:szCs w:val="24"/>
        </w:rPr>
        <w:t>Приложение №1</w:t>
      </w:r>
      <w:r>
        <w:t>2</w:t>
      </w:r>
      <w:r w:rsidRPr="00081F77">
        <w:rPr>
          <w:rFonts w:ascii="Times New Roman" w:hAnsi="Times New Roman"/>
          <w:sz w:val="24"/>
          <w:szCs w:val="24"/>
        </w:rPr>
        <w:t>: Соглашение о предоставлении сведений.</w:t>
      </w:r>
    </w:p>
    <w:p w:rsidR="00447C53" w:rsidRPr="00081F77" w:rsidRDefault="00447C53" w:rsidP="00447C53">
      <w:pPr>
        <w:pStyle w:val="ad"/>
        <w:keepNext/>
        <w:keepLines/>
        <w:numPr>
          <w:ilvl w:val="0"/>
          <w:numId w:val="17"/>
        </w:numPr>
        <w:tabs>
          <w:tab w:val="left" w:pos="851"/>
        </w:tabs>
        <w:ind w:right="20"/>
        <w:rPr>
          <w:rFonts w:ascii="Times New Roman" w:hAnsi="Times New Roman"/>
          <w:sz w:val="24"/>
          <w:szCs w:val="24"/>
        </w:rPr>
      </w:pPr>
      <w:r w:rsidRPr="00081F77">
        <w:rPr>
          <w:rFonts w:ascii="Times New Roman" w:hAnsi="Times New Roman"/>
          <w:sz w:val="24"/>
          <w:szCs w:val="24"/>
        </w:rPr>
        <w:t>Приложение №1</w:t>
      </w:r>
      <w:r>
        <w:t>3</w:t>
      </w:r>
      <w:r w:rsidRPr="00081F77">
        <w:rPr>
          <w:rFonts w:ascii="Times New Roman" w:hAnsi="Times New Roman"/>
          <w:sz w:val="24"/>
          <w:szCs w:val="24"/>
        </w:rPr>
        <w:t>: Заверения сторон.</w:t>
      </w:r>
    </w:p>
    <w:p w:rsidR="00447C53" w:rsidRPr="0096341C" w:rsidRDefault="00447C53" w:rsidP="00447C53">
      <w:pPr>
        <w:ind w:left="720"/>
        <w:jc w:val="center"/>
        <w:rPr>
          <w:b/>
          <w:szCs w:val="24"/>
        </w:rPr>
      </w:pPr>
    </w:p>
    <w:p w:rsidR="00447C53" w:rsidRPr="0096341C" w:rsidRDefault="00447C53" w:rsidP="00447C53">
      <w:pPr>
        <w:ind w:firstLine="720"/>
        <w:jc w:val="both"/>
        <w:rPr>
          <w:szCs w:val="24"/>
        </w:rPr>
      </w:pPr>
    </w:p>
    <w:p w:rsidR="00447C53" w:rsidRPr="0096341C" w:rsidRDefault="00447C53" w:rsidP="00447C53">
      <w:pPr>
        <w:ind w:firstLine="720"/>
        <w:jc w:val="center"/>
        <w:rPr>
          <w:b/>
          <w:szCs w:val="24"/>
        </w:rPr>
      </w:pPr>
      <w:r w:rsidRPr="0096341C">
        <w:rPr>
          <w:b/>
          <w:szCs w:val="24"/>
        </w:rPr>
        <w:t>13. РЕКВИЗИТЫ И АДРЕСА СТОРОН</w:t>
      </w:r>
    </w:p>
    <w:p w:rsidR="00447C53" w:rsidRPr="0096341C" w:rsidRDefault="00447C53" w:rsidP="00447C53">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4"/>
        <w:gridCol w:w="5270"/>
      </w:tblGrid>
      <w:tr w:rsidR="00447C53" w:rsidRPr="0096341C" w:rsidTr="00BC3BBB">
        <w:tc>
          <w:tcPr>
            <w:tcW w:w="5012" w:type="dxa"/>
            <w:tcBorders>
              <w:top w:val="single" w:sz="4" w:space="0" w:color="auto"/>
              <w:left w:val="single" w:sz="4" w:space="0" w:color="auto"/>
              <w:bottom w:val="single" w:sz="4" w:space="0" w:color="auto"/>
              <w:right w:val="single" w:sz="4" w:space="0" w:color="auto"/>
            </w:tcBorders>
            <w:hideMark/>
          </w:tcPr>
          <w:p w:rsidR="00447C53" w:rsidRPr="0096341C" w:rsidRDefault="00447C53" w:rsidP="00BC3BBB">
            <w:pPr>
              <w:jc w:val="both"/>
              <w:rPr>
                <w:b/>
                <w:szCs w:val="24"/>
              </w:rPr>
            </w:pPr>
            <w:r w:rsidRPr="0096341C">
              <w:rPr>
                <w:b/>
                <w:szCs w:val="24"/>
              </w:rPr>
              <w:t xml:space="preserve">Заказчик: </w:t>
            </w:r>
          </w:p>
        </w:tc>
        <w:tc>
          <w:tcPr>
            <w:tcW w:w="5013" w:type="dxa"/>
            <w:tcBorders>
              <w:top w:val="single" w:sz="4" w:space="0" w:color="auto"/>
              <w:left w:val="single" w:sz="4" w:space="0" w:color="auto"/>
              <w:bottom w:val="single" w:sz="4" w:space="0" w:color="auto"/>
              <w:right w:val="single" w:sz="4" w:space="0" w:color="auto"/>
            </w:tcBorders>
            <w:hideMark/>
          </w:tcPr>
          <w:p w:rsidR="00447C53" w:rsidRPr="0096341C" w:rsidRDefault="00447C53" w:rsidP="00BC3BBB">
            <w:pPr>
              <w:rPr>
                <w:b/>
                <w:szCs w:val="24"/>
              </w:rPr>
            </w:pPr>
            <w:r w:rsidRPr="0096341C">
              <w:rPr>
                <w:b/>
                <w:szCs w:val="24"/>
              </w:rPr>
              <w:t xml:space="preserve">Подрядчик: </w:t>
            </w:r>
          </w:p>
        </w:tc>
      </w:tr>
      <w:tr w:rsidR="00447C53" w:rsidRPr="0096341C" w:rsidTr="00BC3BBB">
        <w:tc>
          <w:tcPr>
            <w:tcW w:w="5012" w:type="dxa"/>
            <w:tcBorders>
              <w:top w:val="single" w:sz="4" w:space="0" w:color="auto"/>
              <w:left w:val="single" w:sz="4" w:space="0" w:color="auto"/>
              <w:bottom w:val="single" w:sz="4" w:space="0" w:color="auto"/>
              <w:right w:val="single" w:sz="4" w:space="0" w:color="auto"/>
            </w:tcBorders>
            <w:hideMark/>
          </w:tcPr>
          <w:p w:rsidR="00447C53" w:rsidRPr="003B3793" w:rsidRDefault="00447C53" w:rsidP="00BC3BBB">
            <w:r w:rsidRPr="003B3793">
              <w:t>Публичное акционерное общество «Территориальная генерирующая компания №1»,</w:t>
            </w:r>
          </w:p>
          <w:p w:rsidR="00447C53" w:rsidRPr="003B3793" w:rsidRDefault="00447C53" w:rsidP="00BC3BBB">
            <w:r w:rsidRPr="003B3793">
              <w:t>ИНН 7841312071, КПП 780501001</w:t>
            </w:r>
          </w:p>
          <w:p w:rsidR="00447C53" w:rsidRPr="003B3793" w:rsidRDefault="00447C53" w:rsidP="00BC3BBB">
            <w:r w:rsidRPr="003B3793">
              <w:t>Юр. адрес: 198188, Российская Федерация, г. Санкт-Петербург, ул. Броневая, д. 6, литера Б. Почтовый адрес: Российская Федерация, 197198, г. Санкт-Петербург, пр. Добролюбова, 16, корп. 2, литера А, БЦ «Арена Холл»</w:t>
            </w:r>
          </w:p>
          <w:p w:rsidR="00447C53" w:rsidRPr="003B3793" w:rsidRDefault="00666DCC" w:rsidP="00BC3BBB">
            <w:r>
              <w:lastRenderedPageBreak/>
              <w:t xml:space="preserve">р/с 40702810309000000005 в </w:t>
            </w:r>
            <w:r w:rsidR="00447C53" w:rsidRPr="003B3793">
              <w:t xml:space="preserve">АО «АБ «Россия» г. Санкт-Петербург </w:t>
            </w:r>
          </w:p>
          <w:p w:rsidR="00447C53" w:rsidRPr="003B3793" w:rsidRDefault="00447C53" w:rsidP="00BC3BBB">
            <w:r w:rsidRPr="003B3793">
              <w:t xml:space="preserve">к/с 30101810800000000861 БИК 044030861 </w:t>
            </w:r>
          </w:p>
          <w:p w:rsidR="00447C53" w:rsidRPr="003B3793" w:rsidRDefault="00447C53" w:rsidP="00BC3BBB">
            <w:r w:rsidRPr="003B3793">
              <w:t>ОКПО 76201586, ОКВЭД 40.10.11</w:t>
            </w:r>
            <w:bookmarkStart w:id="5" w:name="_GoBack"/>
            <w:bookmarkEnd w:id="5"/>
          </w:p>
          <w:p w:rsidR="00447C53" w:rsidRPr="003B3793" w:rsidRDefault="00447C53" w:rsidP="00BC3BBB">
            <w:r w:rsidRPr="003B3793">
              <w:t xml:space="preserve">Грузополучатель: Филиал «Кольский» </w:t>
            </w:r>
            <w:r>
              <w:t>П</w:t>
            </w:r>
            <w:r w:rsidRPr="003B3793">
              <w:t>АО «ТГК-1»</w:t>
            </w:r>
          </w:p>
          <w:p w:rsidR="00447C53" w:rsidRPr="003B3793" w:rsidRDefault="00447C53" w:rsidP="00BC3BBB">
            <w:r w:rsidRPr="003B3793">
              <w:t>184355, Мурманская область, Кольский район, п. Мурмаши, ул. Советская, д. 2</w:t>
            </w:r>
          </w:p>
          <w:p w:rsidR="00447C53" w:rsidRPr="0096341C" w:rsidRDefault="00447C53" w:rsidP="00BC3BBB">
            <w:pPr>
              <w:rPr>
                <w:szCs w:val="24"/>
              </w:rPr>
            </w:pPr>
            <w:r w:rsidRPr="003B3793">
              <w:t>ИНН 7841312071 КПП 510543001</w:t>
            </w:r>
          </w:p>
        </w:tc>
        <w:tc>
          <w:tcPr>
            <w:tcW w:w="5013" w:type="dxa"/>
            <w:tcBorders>
              <w:top w:val="single" w:sz="4" w:space="0" w:color="auto"/>
              <w:left w:val="single" w:sz="4" w:space="0" w:color="auto"/>
              <w:bottom w:val="single" w:sz="4" w:space="0" w:color="auto"/>
              <w:right w:val="single" w:sz="4" w:space="0" w:color="auto"/>
            </w:tcBorders>
            <w:hideMark/>
          </w:tcPr>
          <w:p w:rsidR="00447C53" w:rsidRPr="0096341C" w:rsidRDefault="00447C53" w:rsidP="00BC3BBB">
            <w:pPr>
              <w:rPr>
                <w:szCs w:val="24"/>
              </w:rPr>
            </w:pPr>
            <w:r w:rsidRPr="0096341C">
              <w:rPr>
                <w:szCs w:val="24"/>
              </w:rPr>
              <w:lastRenderedPageBreak/>
              <w:t>ОГРН _______________________</w:t>
            </w:r>
          </w:p>
          <w:p w:rsidR="00447C53" w:rsidRPr="0096341C" w:rsidRDefault="00447C53" w:rsidP="00BC3BBB">
            <w:pPr>
              <w:rPr>
                <w:szCs w:val="24"/>
              </w:rPr>
            </w:pPr>
            <w:r w:rsidRPr="0096341C">
              <w:rPr>
                <w:szCs w:val="24"/>
              </w:rPr>
              <w:t>ИНН  _______________________</w:t>
            </w:r>
          </w:p>
          <w:p w:rsidR="00447C53" w:rsidRPr="0096341C" w:rsidRDefault="00447C53" w:rsidP="00BC3BBB">
            <w:pPr>
              <w:rPr>
                <w:szCs w:val="24"/>
              </w:rPr>
            </w:pPr>
            <w:r w:rsidRPr="0096341C">
              <w:rPr>
                <w:szCs w:val="24"/>
              </w:rPr>
              <w:t>КПП  _______________________</w:t>
            </w:r>
          </w:p>
          <w:p w:rsidR="00447C53" w:rsidRPr="0096341C" w:rsidRDefault="00447C53" w:rsidP="00BC3BBB">
            <w:pPr>
              <w:rPr>
                <w:szCs w:val="24"/>
              </w:rPr>
            </w:pPr>
            <w:r w:rsidRPr="0096341C">
              <w:rPr>
                <w:szCs w:val="24"/>
              </w:rPr>
              <w:t>Юридический адрес: ______________________</w:t>
            </w:r>
          </w:p>
          <w:p w:rsidR="00447C53" w:rsidRPr="0096341C" w:rsidRDefault="00447C53" w:rsidP="00BC3BBB">
            <w:pPr>
              <w:rPr>
                <w:szCs w:val="24"/>
              </w:rPr>
            </w:pPr>
            <w:r w:rsidRPr="0096341C">
              <w:rPr>
                <w:szCs w:val="24"/>
              </w:rPr>
              <w:t>Фактический адрес: _______________________</w:t>
            </w:r>
          </w:p>
          <w:p w:rsidR="00447C53" w:rsidRPr="0096341C" w:rsidRDefault="00447C53" w:rsidP="00BC3BBB">
            <w:pPr>
              <w:rPr>
                <w:szCs w:val="24"/>
              </w:rPr>
            </w:pPr>
            <w:r w:rsidRPr="0096341C">
              <w:rPr>
                <w:szCs w:val="24"/>
              </w:rPr>
              <w:t>Почтовый адрес:  ________________________</w:t>
            </w:r>
          </w:p>
          <w:p w:rsidR="00447C53" w:rsidRPr="0096341C" w:rsidRDefault="00447C53" w:rsidP="00BC3BBB">
            <w:pPr>
              <w:rPr>
                <w:szCs w:val="24"/>
              </w:rPr>
            </w:pPr>
            <w:r w:rsidRPr="0096341C">
              <w:rPr>
                <w:szCs w:val="24"/>
              </w:rPr>
              <w:t>Р/сч  ___________________________________</w:t>
            </w:r>
          </w:p>
          <w:p w:rsidR="00447C53" w:rsidRPr="0096341C" w:rsidRDefault="00447C53" w:rsidP="00BC3BBB">
            <w:pPr>
              <w:rPr>
                <w:szCs w:val="24"/>
              </w:rPr>
            </w:pPr>
            <w:r w:rsidRPr="0096341C">
              <w:rPr>
                <w:szCs w:val="24"/>
              </w:rPr>
              <w:t>в ______________________________________</w:t>
            </w:r>
          </w:p>
          <w:p w:rsidR="00447C53" w:rsidRPr="0096341C" w:rsidRDefault="00447C53" w:rsidP="00BC3BBB">
            <w:pPr>
              <w:rPr>
                <w:szCs w:val="24"/>
              </w:rPr>
            </w:pPr>
            <w:r w:rsidRPr="0096341C">
              <w:rPr>
                <w:szCs w:val="24"/>
              </w:rPr>
              <w:t>К/сч ___________________________________</w:t>
            </w:r>
          </w:p>
          <w:p w:rsidR="00447C53" w:rsidRPr="0096341C" w:rsidRDefault="00447C53" w:rsidP="00BC3BBB">
            <w:pPr>
              <w:rPr>
                <w:szCs w:val="24"/>
              </w:rPr>
            </w:pPr>
            <w:r w:rsidRPr="0096341C">
              <w:rPr>
                <w:szCs w:val="24"/>
              </w:rPr>
              <w:t>БИК ___________________________________</w:t>
            </w:r>
          </w:p>
          <w:p w:rsidR="00447C53" w:rsidRPr="0096341C" w:rsidRDefault="00447C53" w:rsidP="00BC3BBB">
            <w:pPr>
              <w:rPr>
                <w:szCs w:val="24"/>
              </w:rPr>
            </w:pPr>
            <w:r w:rsidRPr="0096341C">
              <w:rPr>
                <w:szCs w:val="24"/>
              </w:rPr>
              <w:lastRenderedPageBreak/>
              <w:t>ОКПО __________________________________</w:t>
            </w:r>
          </w:p>
          <w:p w:rsidR="00447C53" w:rsidRPr="0096341C" w:rsidRDefault="00447C53" w:rsidP="00BC3BBB">
            <w:pPr>
              <w:jc w:val="center"/>
              <w:rPr>
                <w:szCs w:val="24"/>
              </w:rPr>
            </w:pPr>
            <w:r w:rsidRPr="0096341C">
              <w:rPr>
                <w:szCs w:val="24"/>
              </w:rPr>
              <w:t>ОКОНХ___________________________________</w:t>
            </w:r>
          </w:p>
        </w:tc>
      </w:tr>
      <w:tr w:rsidR="00447C53" w:rsidRPr="0096341C" w:rsidTr="00BC3BBB">
        <w:tc>
          <w:tcPr>
            <w:tcW w:w="10025" w:type="dxa"/>
            <w:gridSpan w:val="2"/>
            <w:tcBorders>
              <w:top w:val="single" w:sz="4" w:space="0" w:color="auto"/>
              <w:left w:val="single" w:sz="4" w:space="0" w:color="auto"/>
              <w:bottom w:val="single" w:sz="4" w:space="0" w:color="auto"/>
              <w:right w:val="single" w:sz="4" w:space="0" w:color="auto"/>
            </w:tcBorders>
            <w:hideMark/>
          </w:tcPr>
          <w:p w:rsidR="00447C53" w:rsidRPr="0096341C" w:rsidRDefault="00447C53" w:rsidP="00BC3BBB">
            <w:pPr>
              <w:jc w:val="both"/>
              <w:rPr>
                <w:szCs w:val="24"/>
              </w:rPr>
            </w:pPr>
            <w:r w:rsidRPr="0096341C">
              <w:rPr>
                <w:szCs w:val="24"/>
              </w:rPr>
              <w:lastRenderedPageBreak/>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447C53" w:rsidRPr="0096341C" w:rsidRDefault="00447C53" w:rsidP="00447C53">
      <w:pPr>
        <w:jc w:val="both"/>
        <w:rPr>
          <w:szCs w:val="24"/>
        </w:rPr>
      </w:pPr>
    </w:p>
    <w:p w:rsidR="00447C53" w:rsidRPr="0096341C" w:rsidRDefault="00447C53" w:rsidP="00447C53">
      <w:pPr>
        <w:pStyle w:val="2"/>
        <w:rPr>
          <w:szCs w:val="24"/>
        </w:rPr>
      </w:pPr>
    </w:p>
    <w:p w:rsidR="00447C53" w:rsidRPr="0096341C" w:rsidRDefault="00447C53" w:rsidP="00447C53">
      <w:pPr>
        <w:pStyle w:val="2"/>
        <w:jc w:val="center"/>
        <w:rPr>
          <w:b/>
          <w:szCs w:val="24"/>
        </w:rPr>
      </w:pPr>
      <w:r w:rsidRPr="0096341C">
        <w:rPr>
          <w:b/>
          <w:szCs w:val="24"/>
        </w:rPr>
        <w:t>1</w:t>
      </w:r>
      <w:r w:rsidRPr="0096341C">
        <w:rPr>
          <w:b/>
          <w:szCs w:val="24"/>
          <w:lang w:val="ru-RU"/>
        </w:rPr>
        <w:t>4</w:t>
      </w:r>
      <w:r w:rsidRPr="0096341C">
        <w:rPr>
          <w:b/>
          <w:szCs w:val="24"/>
        </w:rPr>
        <w:t>. ПОДПИСИ И ПЕЧАТИ СТОРОН</w:t>
      </w:r>
    </w:p>
    <w:p w:rsidR="00447C53" w:rsidRPr="0096341C" w:rsidRDefault="00447C53" w:rsidP="00447C53">
      <w:pPr>
        <w:pStyle w:val="2"/>
        <w:rPr>
          <w:bCs/>
          <w:szCs w:val="24"/>
        </w:rPr>
      </w:pPr>
      <w:r w:rsidRPr="0096341C">
        <w:rPr>
          <w:bCs/>
          <w:szCs w:val="24"/>
          <w:u w:val="single"/>
        </w:rPr>
        <w:t>от ЗАКАЗЧИКА:</w:t>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u w:val="single"/>
        </w:rPr>
        <w:t>от ПОДРЯДЧИКА:</w:t>
      </w:r>
    </w:p>
    <w:p w:rsidR="00447C53" w:rsidRPr="0096341C" w:rsidRDefault="00447C53" w:rsidP="00447C53">
      <w:pPr>
        <w:pStyle w:val="2"/>
        <w:rPr>
          <w:bCs/>
          <w:szCs w:val="24"/>
        </w:rPr>
      </w:pPr>
    </w:p>
    <w:p w:rsidR="00447C53" w:rsidRDefault="00447C53" w:rsidP="00447C53">
      <w:pPr>
        <w:jc w:val="both"/>
        <w:rPr>
          <w:szCs w:val="24"/>
        </w:rPr>
      </w:pPr>
      <w:r w:rsidRPr="0096341C">
        <w:rPr>
          <w:szCs w:val="24"/>
        </w:rPr>
        <w:t>_____________________________</w:t>
      </w:r>
      <w:r w:rsidRPr="0096341C">
        <w:rPr>
          <w:szCs w:val="24"/>
        </w:rPr>
        <w:tab/>
      </w:r>
      <w:r w:rsidRPr="0096341C">
        <w:rPr>
          <w:szCs w:val="24"/>
        </w:rPr>
        <w:tab/>
      </w:r>
      <w:r w:rsidRPr="0096341C">
        <w:rPr>
          <w:szCs w:val="24"/>
        </w:rPr>
        <w:tab/>
      </w:r>
      <w:r w:rsidRPr="0096341C">
        <w:rPr>
          <w:szCs w:val="24"/>
        </w:rPr>
        <w:tab/>
      </w:r>
      <w:r w:rsidRPr="0096341C">
        <w:rPr>
          <w:szCs w:val="24"/>
        </w:rPr>
        <w:tab/>
        <w:t>______________________</w:t>
      </w:r>
    </w:p>
    <w:p w:rsidR="00447C53" w:rsidRPr="003B3793" w:rsidRDefault="00447C53" w:rsidP="00447C53">
      <w:pPr>
        <w:spacing w:after="200" w:line="276" w:lineRule="auto"/>
      </w:pPr>
      <w:r>
        <w:rPr>
          <w:szCs w:val="24"/>
        </w:rPr>
        <w:br w:type="page"/>
      </w:r>
      <w:r w:rsidRPr="003B3793">
        <w:lastRenderedPageBreak/>
        <w:t xml:space="preserve">       </w:t>
      </w:r>
      <w:r w:rsidRPr="003B3793">
        <w:tab/>
      </w:r>
      <w:r w:rsidRPr="003B3793">
        <w:tab/>
      </w:r>
      <w:r w:rsidRPr="003B3793">
        <w:tab/>
      </w:r>
      <w:r w:rsidRPr="003B3793">
        <w:tab/>
      </w:r>
      <w:r w:rsidRPr="003B3793">
        <w:tab/>
      </w:r>
      <w:r w:rsidRPr="003B3793">
        <w:tab/>
      </w:r>
      <w:r w:rsidRPr="003B3793">
        <w:tab/>
      </w:r>
      <w:r w:rsidRPr="003B3793">
        <w:tab/>
      </w:r>
      <w:r w:rsidRPr="003B3793">
        <w:tab/>
      </w:r>
      <w:r w:rsidRPr="003B3793">
        <w:tab/>
        <w:t>Приложение № 6</w:t>
      </w:r>
    </w:p>
    <w:p w:rsidR="00447C53" w:rsidRPr="003B3793" w:rsidRDefault="00447C53" w:rsidP="00447C53">
      <w:r w:rsidRPr="003B3793">
        <w:t xml:space="preserve"> </w:t>
      </w:r>
      <w:r w:rsidRPr="003B3793">
        <w:tab/>
      </w:r>
      <w:r w:rsidRPr="003B3793">
        <w:tab/>
      </w:r>
      <w:r w:rsidRPr="003B3793">
        <w:tab/>
      </w:r>
      <w:r w:rsidRPr="003B3793">
        <w:tab/>
      </w:r>
      <w:r w:rsidRPr="003B3793">
        <w:tab/>
      </w:r>
      <w:r w:rsidRPr="003B3793">
        <w:tab/>
      </w:r>
      <w:r w:rsidRPr="003B3793">
        <w:tab/>
      </w:r>
      <w:r w:rsidRPr="003B3793">
        <w:tab/>
      </w:r>
      <w:r w:rsidRPr="003B3793">
        <w:tab/>
      </w:r>
      <w:r w:rsidRPr="003B3793">
        <w:tab/>
        <w:t>к договору № _____</w:t>
      </w:r>
    </w:p>
    <w:p w:rsidR="00447C53" w:rsidRPr="003B3793" w:rsidRDefault="00447C53" w:rsidP="00447C53">
      <w:r w:rsidRPr="003B3793">
        <w:t xml:space="preserve"> </w:t>
      </w:r>
      <w:r w:rsidRPr="003B3793">
        <w:tab/>
      </w:r>
      <w:r w:rsidRPr="003B3793">
        <w:tab/>
      </w:r>
      <w:r w:rsidRPr="003B3793">
        <w:tab/>
      </w:r>
      <w:r w:rsidRPr="003B3793">
        <w:tab/>
      </w:r>
      <w:r w:rsidRPr="003B3793">
        <w:tab/>
      </w:r>
      <w:r w:rsidRPr="003B3793">
        <w:tab/>
      </w:r>
      <w:r w:rsidRPr="003B3793">
        <w:tab/>
      </w:r>
      <w:r w:rsidRPr="003B3793">
        <w:tab/>
      </w:r>
      <w:r w:rsidRPr="003B3793">
        <w:tab/>
        <w:t>от «___» ____ 201__г.</w:t>
      </w:r>
    </w:p>
    <w:p w:rsidR="00447C53" w:rsidRPr="003B3793" w:rsidRDefault="00447C53" w:rsidP="00447C53"/>
    <w:p w:rsidR="00447C53" w:rsidRPr="003B3793" w:rsidRDefault="00447C53" w:rsidP="00447C53"/>
    <w:p w:rsidR="00447C53" w:rsidRPr="003B3793" w:rsidRDefault="00447C53" w:rsidP="00447C53"/>
    <w:p w:rsidR="00447C53" w:rsidRPr="003B3793" w:rsidRDefault="00447C53" w:rsidP="00447C53">
      <w:pPr>
        <w:pStyle w:val="ab"/>
      </w:pPr>
      <w:r w:rsidRPr="003B3793">
        <w:t xml:space="preserve">  </w:t>
      </w:r>
      <w:r w:rsidRPr="003B3793">
        <w:tab/>
      </w:r>
      <w:r w:rsidRPr="003B3793">
        <w:tab/>
      </w:r>
      <w:r w:rsidRPr="003B3793">
        <w:tab/>
      </w:r>
      <w:r w:rsidRPr="003B3793">
        <w:tab/>
      </w:r>
      <w:r w:rsidRPr="003B3793">
        <w:tab/>
        <w:t>Экологическая политика</w:t>
      </w:r>
    </w:p>
    <w:p w:rsidR="00447C53" w:rsidRPr="003B3793" w:rsidRDefault="00447C53" w:rsidP="00447C53">
      <w:pPr>
        <w:pStyle w:val="a9"/>
      </w:pPr>
    </w:p>
    <w:p w:rsidR="00447C53" w:rsidRPr="003B3793" w:rsidRDefault="00447C53" w:rsidP="00447C53">
      <w:pPr>
        <w:pStyle w:val="a9"/>
      </w:pPr>
      <w:r w:rsidRPr="003B3793">
        <w:t xml:space="preserve"> </w:t>
      </w:r>
      <w:r w:rsidRPr="003B3793">
        <w:tab/>
      </w:r>
      <w:r w:rsidRPr="003B3793">
        <w:tab/>
      </w:r>
      <w:r w:rsidRPr="003B3793">
        <w:tab/>
      </w:r>
      <w:r w:rsidRPr="003B3793">
        <w:tab/>
      </w:r>
      <w:r w:rsidRPr="003B3793">
        <w:tab/>
      </w:r>
      <w:r w:rsidRPr="003B3793">
        <w:tab/>
      </w:r>
      <w:r w:rsidRPr="003B3793">
        <w:tab/>
      </w:r>
      <w:r w:rsidRPr="003B3793">
        <w:tab/>
        <w:t>Утверждена решением</w:t>
      </w:r>
    </w:p>
    <w:p w:rsidR="00447C53" w:rsidRPr="003B3793" w:rsidRDefault="00447C53" w:rsidP="00447C53">
      <w:pPr>
        <w:pStyle w:val="a9"/>
      </w:pPr>
      <w:r w:rsidRPr="003B3793">
        <w:t xml:space="preserve"> </w:t>
      </w:r>
      <w:r w:rsidRPr="003B3793">
        <w:tab/>
      </w:r>
      <w:r w:rsidRPr="003B3793">
        <w:tab/>
      </w:r>
      <w:r w:rsidRPr="003B3793">
        <w:tab/>
      </w:r>
      <w:r>
        <w:tab/>
      </w:r>
      <w:r>
        <w:tab/>
      </w:r>
      <w:r>
        <w:tab/>
      </w:r>
      <w:r>
        <w:tab/>
      </w:r>
      <w:r>
        <w:tab/>
        <w:t>Совета директоров О</w:t>
      </w:r>
      <w:r w:rsidRPr="003B3793">
        <w:t>АО «ТГК-1»</w:t>
      </w:r>
    </w:p>
    <w:p w:rsidR="00447C53" w:rsidRPr="003B3793" w:rsidRDefault="00447C53" w:rsidP="00447C53">
      <w:pPr>
        <w:pStyle w:val="a9"/>
      </w:pPr>
      <w:r w:rsidRPr="003B3793">
        <w:t xml:space="preserve"> </w:t>
      </w:r>
      <w:r w:rsidRPr="003B3793">
        <w:tab/>
      </w:r>
      <w:r w:rsidRPr="003B3793">
        <w:tab/>
      </w:r>
      <w:r w:rsidRPr="003B3793">
        <w:tab/>
      </w:r>
      <w:r w:rsidRPr="003B3793">
        <w:tab/>
      </w:r>
      <w:r w:rsidRPr="003B3793">
        <w:tab/>
      </w:r>
      <w:r w:rsidRPr="003B3793">
        <w:tab/>
      </w:r>
      <w:r w:rsidRPr="003B3793">
        <w:tab/>
      </w:r>
      <w:r w:rsidRPr="003B3793">
        <w:tab/>
      </w:r>
      <w:r w:rsidRPr="003B3793">
        <w:tab/>
        <w:t>от « 5 » июня 2007 г.</w:t>
      </w:r>
    </w:p>
    <w:p w:rsidR="00447C53" w:rsidRPr="003B3793" w:rsidRDefault="00447C53" w:rsidP="00447C53">
      <w:pPr>
        <w:pStyle w:val="ab"/>
      </w:pPr>
    </w:p>
    <w:p w:rsidR="00447C53" w:rsidRPr="003B3793" w:rsidRDefault="00447C53" w:rsidP="00447C53">
      <w:pPr>
        <w:pStyle w:val="ab"/>
      </w:pPr>
      <w:r w:rsidRPr="003B3793">
        <w:t>ПАО «ТГК-1» - один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Российской Федерации - Санкт-Петербурге, Ленинградской и Мурманской областях, и в Республике Карелия.</w:t>
      </w:r>
    </w:p>
    <w:p w:rsidR="00447C53" w:rsidRPr="003B3793" w:rsidRDefault="00447C53" w:rsidP="00447C53">
      <w:pPr>
        <w:pStyle w:val="ab"/>
      </w:pPr>
      <w:r w:rsidRPr="003B3793">
        <w:t>Хозяйственная деятельность компании напрямую связана с использованием природных ресурсов и воздействием на окружающую среду. В процессе производственной деятельности образуются отходы производства, выбросы загрязняющих веществ и парниковых газов в атмосферу и сбросы загрязненных сточных вод, а также тепловое загрязнение поверхностных водных объектов.</w:t>
      </w:r>
    </w:p>
    <w:p w:rsidR="00447C53" w:rsidRPr="003B3793" w:rsidRDefault="00447C53" w:rsidP="00447C53">
      <w:pPr>
        <w:pStyle w:val="ab"/>
      </w:pPr>
      <w:r w:rsidRPr="003B3793">
        <w:t xml:space="preserve">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 </w:t>
      </w:r>
    </w:p>
    <w:p w:rsidR="00447C53" w:rsidRPr="003B3793" w:rsidRDefault="00447C53" w:rsidP="00447C53">
      <w:r w:rsidRPr="003B3793">
        <w:t>признание конституционного права человека на благоприятную окружающую среду;</w:t>
      </w:r>
    </w:p>
    <w:p w:rsidR="00447C53" w:rsidRPr="003B3793" w:rsidRDefault="00447C53" w:rsidP="00447C53">
      <w:r w:rsidRPr="003B3793">
        <w:t>безукоризненное соблюдение требований природоохранного законодательства;</w:t>
      </w:r>
    </w:p>
    <w:p w:rsidR="00447C53" w:rsidRPr="003B3793" w:rsidRDefault="00447C53" w:rsidP="00447C53">
      <w:r w:rsidRPr="003B3793">
        <w:t>непрерывное снижение негативного воздействия на окружающую среду предприятий компании, в первую очередь при реализации проектов развития электроэнергетической отрасли в Санкт-Петербурге, Ленинградской, Мурманской областях и Республике Карелия;</w:t>
      </w:r>
    </w:p>
    <w:p w:rsidR="00447C53" w:rsidRPr="003B3793" w:rsidRDefault="00447C53" w:rsidP="00447C53">
      <w:r w:rsidRPr="003B3793">
        <w:t xml:space="preserve">рациональное использование природных и энергетических ресурсов; </w:t>
      </w:r>
    </w:p>
    <w:p w:rsidR="00447C53" w:rsidRPr="003B3793" w:rsidRDefault="00447C53" w:rsidP="00447C53">
      <w:pPr>
        <w:pStyle w:val="ab"/>
      </w:pPr>
      <w:r w:rsidRPr="003B3793">
        <w:t>приоритет принятия предупредительных мер над мерами по ликвидации экологических негативных воздействий;</w:t>
      </w:r>
    </w:p>
    <w:p w:rsidR="00447C53" w:rsidRPr="003B3793" w:rsidRDefault="00447C53" w:rsidP="00447C53">
      <w:pPr>
        <w:pStyle w:val="ab"/>
      </w:pPr>
      <w:r w:rsidRPr="003B3793">
        <w:t>открытость и доступность экологической информации;</w:t>
      </w:r>
    </w:p>
    <w:p w:rsidR="00447C53" w:rsidRPr="003B3793" w:rsidRDefault="00447C53" w:rsidP="00447C53">
      <w:r w:rsidRPr="003B3793">
        <w:t>совершенствование системы управления компанией в области охраны окружающей среды в соответствии с  требованиями международных стандартов.</w:t>
      </w:r>
    </w:p>
    <w:p w:rsidR="00447C53" w:rsidRPr="003B3793" w:rsidRDefault="00447C53" w:rsidP="00447C53">
      <w:pPr>
        <w:pStyle w:val="ab"/>
      </w:pPr>
      <w:r w:rsidRPr="003B3793">
        <w:t>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законодательства Российской Федерации.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w:t>
      </w:r>
    </w:p>
    <w:p w:rsidR="00447C53" w:rsidRPr="003B3793" w:rsidRDefault="00447C53" w:rsidP="00447C53">
      <w:r w:rsidRPr="003B3793">
        <w:t>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w:t>
      </w:r>
    </w:p>
    <w:p w:rsidR="00447C53" w:rsidRPr="003B3793" w:rsidRDefault="00447C53" w:rsidP="00447C53">
      <w:r w:rsidRPr="003B3793">
        <w:t>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w:t>
      </w:r>
    </w:p>
    <w:p w:rsidR="00447C53" w:rsidRPr="003B3793" w:rsidRDefault="00447C53" w:rsidP="00447C53">
      <w:r w:rsidRPr="003B3793">
        <w:t>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тепловое загрязнение окружающей среды и выбросы загрязняющих веществ и парниковых газов в атмосферу;</w:t>
      </w:r>
    </w:p>
    <w:p w:rsidR="00447C53" w:rsidRPr="003B3793" w:rsidRDefault="00447C53" w:rsidP="00447C53">
      <w:r w:rsidRPr="003B3793">
        <w:lastRenderedPageBreak/>
        <w:t>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p>
    <w:p w:rsidR="00447C53" w:rsidRPr="003B3793" w:rsidRDefault="00447C53" w:rsidP="00447C53">
      <w:r w:rsidRPr="003B3793">
        <w:t>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w:t>
      </w:r>
    </w:p>
    <w:p w:rsidR="00447C53" w:rsidRPr="003B3793" w:rsidRDefault="00447C53" w:rsidP="00447C53">
      <w:r w:rsidRPr="003B3793">
        <w:t>установка рыбозащитных сооружений на водозаборах с целью предупреждения негативного воздействия на объекты животного мира.</w:t>
      </w:r>
    </w:p>
    <w:p w:rsidR="00447C53" w:rsidRPr="003B3793" w:rsidRDefault="00447C53" w:rsidP="00447C53">
      <w:pPr>
        <w:pStyle w:val="ab"/>
      </w:pPr>
      <w:r w:rsidRPr="003B3793">
        <w:t xml:space="preserve">ПАО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производства, транспорта и распределения энергии, комплексного подхода к использованию природных энергетических ресурсов. </w:t>
      </w:r>
    </w:p>
    <w:p w:rsidR="00447C53" w:rsidRPr="003B3793" w:rsidRDefault="00447C53" w:rsidP="00447C53">
      <w:pPr>
        <w:pStyle w:val="ab"/>
      </w:pPr>
    </w:p>
    <w:p w:rsidR="00447C53" w:rsidRPr="003B3793" w:rsidRDefault="00447C53" w:rsidP="00447C53">
      <w:pPr>
        <w:pStyle w:val="ab"/>
      </w:pPr>
      <w:r w:rsidRPr="003B3793">
        <w:t>ОЗНАКОМЛЕН:</w:t>
      </w:r>
    </w:p>
    <w:p w:rsidR="00447C53" w:rsidRPr="003B3793" w:rsidRDefault="00447C53" w:rsidP="00447C53">
      <w:pPr>
        <w:pStyle w:val="ab"/>
      </w:pPr>
      <w:r w:rsidRPr="003B3793">
        <w:t>ПОДРЯДЧИК: ______________________________________________________</w:t>
      </w:r>
    </w:p>
    <w:p w:rsidR="00447C53" w:rsidRPr="003B3793" w:rsidRDefault="00447C53" w:rsidP="00447C53">
      <w:pPr>
        <w:pStyle w:val="ab"/>
      </w:pPr>
      <w:r w:rsidRPr="003B3793">
        <w:t xml:space="preserve">                                                                  Дата, подпись</w:t>
      </w:r>
    </w:p>
    <w:p w:rsidR="00447C53" w:rsidRPr="003B3793" w:rsidRDefault="00447C53" w:rsidP="00447C53">
      <w:r w:rsidRPr="003B3793">
        <w:br w:type="page"/>
      </w:r>
    </w:p>
    <w:p w:rsidR="00447C53" w:rsidRPr="003B3793" w:rsidRDefault="00447C53" w:rsidP="00447C53">
      <w:r w:rsidRPr="003B3793">
        <w:lastRenderedPageBreak/>
        <w:t xml:space="preserve"> </w:t>
      </w:r>
      <w:r w:rsidRPr="003B3793">
        <w:tab/>
      </w:r>
      <w:r w:rsidRPr="003B3793">
        <w:tab/>
      </w:r>
      <w:r w:rsidRPr="003B3793">
        <w:tab/>
      </w:r>
      <w:r w:rsidRPr="003B3793">
        <w:tab/>
      </w:r>
      <w:r w:rsidRPr="003B3793">
        <w:tab/>
      </w:r>
      <w:r w:rsidRPr="003B3793">
        <w:tab/>
      </w:r>
      <w:r w:rsidRPr="003B3793">
        <w:tab/>
      </w:r>
      <w:r w:rsidRPr="003B3793">
        <w:tab/>
      </w:r>
      <w:r w:rsidRPr="003B3793">
        <w:tab/>
      </w:r>
      <w:r w:rsidRPr="003B3793">
        <w:tab/>
        <w:t>Приложение № 7</w:t>
      </w:r>
    </w:p>
    <w:p w:rsidR="00447C53" w:rsidRPr="003B3793" w:rsidRDefault="00447C53" w:rsidP="00447C53">
      <w:r w:rsidRPr="003B3793">
        <w:t xml:space="preserve"> </w:t>
      </w:r>
      <w:r w:rsidRPr="003B3793">
        <w:tab/>
      </w:r>
      <w:r w:rsidRPr="003B3793">
        <w:tab/>
      </w:r>
      <w:r w:rsidRPr="003B3793">
        <w:tab/>
      </w:r>
      <w:r w:rsidRPr="003B3793">
        <w:tab/>
      </w:r>
      <w:r w:rsidRPr="003B3793">
        <w:tab/>
      </w:r>
      <w:r w:rsidRPr="003B3793">
        <w:tab/>
      </w:r>
      <w:r w:rsidRPr="003B3793">
        <w:tab/>
      </w:r>
      <w:r w:rsidRPr="003B3793">
        <w:tab/>
      </w:r>
      <w:r w:rsidRPr="003B3793">
        <w:tab/>
      </w:r>
      <w:r w:rsidRPr="003B3793">
        <w:tab/>
        <w:t>к договору № _____</w:t>
      </w:r>
    </w:p>
    <w:p w:rsidR="00447C53" w:rsidRPr="003B3793" w:rsidRDefault="00447C53" w:rsidP="00447C53">
      <w:r w:rsidRPr="003B3793">
        <w:t xml:space="preserve"> </w:t>
      </w:r>
      <w:r w:rsidRPr="003B3793">
        <w:tab/>
      </w:r>
      <w:r w:rsidRPr="003B3793">
        <w:tab/>
      </w:r>
      <w:r w:rsidRPr="003B3793">
        <w:tab/>
      </w:r>
      <w:r w:rsidRPr="003B3793">
        <w:tab/>
      </w:r>
      <w:r w:rsidRPr="003B3793">
        <w:tab/>
      </w:r>
      <w:r w:rsidRPr="003B3793">
        <w:tab/>
      </w:r>
      <w:r w:rsidRPr="003B3793">
        <w:tab/>
      </w:r>
      <w:r w:rsidRPr="003B3793">
        <w:tab/>
      </w:r>
      <w:r w:rsidRPr="003B3793">
        <w:tab/>
      </w:r>
      <w:r w:rsidRPr="003B3793">
        <w:tab/>
        <w:t>от «___» ____ 201__г.</w:t>
      </w:r>
    </w:p>
    <w:p w:rsidR="00447C53" w:rsidRPr="003B3793" w:rsidRDefault="00447C53" w:rsidP="00447C53"/>
    <w:p w:rsidR="00447C53" w:rsidRPr="003B3793" w:rsidRDefault="00447C53" w:rsidP="00447C53"/>
    <w:p w:rsidR="00447C53" w:rsidRPr="003B3793" w:rsidRDefault="00447C53" w:rsidP="00447C53">
      <w:r w:rsidRPr="003B3793">
        <w:t xml:space="preserve"> </w:t>
      </w:r>
      <w:r w:rsidRPr="003B3793">
        <w:tab/>
      </w:r>
      <w:r w:rsidRPr="003B3793">
        <w:tab/>
        <w:t>Значимые экологические аспекты и требования по охране окружающей среды</w:t>
      </w:r>
    </w:p>
    <w:p w:rsidR="00447C53" w:rsidRPr="003B3793" w:rsidRDefault="00447C53" w:rsidP="00447C53">
      <w:r w:rsidRPr="003B3793">
        <w:t xml:space="preserve"> </w:t>
      </w:r>
      <w:r w:rsidRPr="003B3793">
        <w:tab/>
      </w:r>
      <w:r w:rsidRPr="003B3793">
        <w:tab/>
        <w:t>(выписка из реестра существенных экологических аспектов ПАО «ТГК-1»).</w:t>
      </w:r>
    </w:p>
    <w:tbl>
      <w:tblPr>
        <w:tblW w:w="964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67"/>
        <w:gridCol w:w="1986"/>
        <w:gridCol w:w="1560"/>
        <w:gridCol w:w="1277"/>
        <w:gridCol w:w="1702"/>
        <w:gridCol w:w="1135"/>
        <w:gridCol w:w="1418"/>
      </w:tblGrid>
      <w:tr w:rsidR="00447C53" w:rsidRPr="00256518" w:rsidTr="00BC3BBB">
        <w:trPr>
          <w:trHeight w:val="1605"/>
        </w:trPr>
        <w:tc>
          <w:tcPr>
            <w:tcW w:w="567" w:type="dxa"/>
            <w:vAlign w:val="center"/>
            <w:hideMark/>
          </w:tcPr>
          <w:p w:rsidR="00447C53" w:rsidRPr="003B3793" w:rsidRDefault="00447C53" w:rsidP="00BC3BBB">
            <w:r w:rsidRPr="003B3793">
              <w:t>№ п/п</w:t>
            </w:r>
          </w:p>
        </w:tc>
        <w:tc>
          <w:tcPr>
            <w:tcW w:w="1986" w:type="dxa"/>
            <w:vAlign w:val="center"/>
            <w:hideMark/>
          </w:tcPr>
          <w:p w:rsidR="00447C53" w:rsidRPr="003B3793" w:rsidRDefault="00447C53" w:rsidP="00BC3BBB">
            <w:r w:rsidRPr="003B3793">
              <w:t>Экологический аспект</w:t>
            </w:r>
          </w:p>
        </w:tc>
        <w:tc>
          <w:tcPr>
            <w:tcW w:w="1560" w:type="dxa"/>
            <w:vAlign w:val="center"/>
            <w:hideMark/>
          </w:tcPr>
          <w:p w:rsidR="00447C53" w:rsidRPr="003B3793" w:rsidRDefault="00447C53" w:rsidP="00BC3BBB">
            <w:r w:rsidRPr="003B3793">
              <w:t>Характер воздействия на окружающую среду</w:t>
            </w:r>
          </w:p>
        </w:tc>
        <w:tc>
          <w:tcPr>
            <w:tcW w:w="1277" w:type="dxa"/>
            <w:vAlign w:val="center"/>
            <w:hideMark/>
          </w:tcPr>
          <w:p w:rsidR="00447C53" w:rsidRPr="003B3793" w:rsidRDefault="00447C53" w:rsidP="00BC3BBB">
            <w:r w:rsidRPr="003B3793">
              <w:t>Период</w:t>
            </w:r>
          </w:p>
        </w:tc>
        <w:tc>
          <w:tcPr>
            <w:tcW w:w="1702" w:type="dxa"/>
            <w:vAlign w:val="center"/>
            <w:hideMark/>
          </w:tcPr>
          <w:p w:rsidR="00447C53" w:rsidRPr="003B3793" w:rsidRDefault="00447C53" w:rsidP="00BC3BBB">
            <w:r w:rsidRPr="003B3793">
              <w:t>Вид</w:t>
            </w:r>
          </w:p>
          <w:p w:rsidR="00447C53" w:rsidRPr="003B3793" w:rsidRDefault="00447C53" w:rsidP="00BC3BBB">
            <w:r w:rsidRPr="003B3793">
              <w:t>производственного процесса</w:t>
            </w:r>
          </w:p>
        </w:tc>
        <w:tc>
          <w:tcPr>
            <w:tcW w:w="1135" w:type="dxa"/>
            <w:vAlign w:val="center"/>
            <w:hideMark/>
          </w:tcPr>
          <w:p w:rsidR="00447C53" w:rsidRPr="003B3793" w:rsidRDefault="00447C53" w:rsidP="00BC3BBB">
            <w:r w:rsidRPr="003B3793">
              <w:t>Филиал/ Предприятие</w:t>
            </w:r>
          </w:p>
        </w:tc>
        <w:tc>
          <w:tcPr>
            <w:tcW w:w="1418" w:type="dxa"/>
            <w:vAlign w:val="center"/>
            <w:hideMark/>
          </w:tcPr>
          <w:p w:rsidR="00447C53" w:rsidRPr="003B3793" w:rsidRDefault="00447C53" w:rsidP="00BC3BBB">
            <w:r w:rsidRPr="003B3793">
              <w:t>Рейтинг аспекта</w:t>
            </w:r>
          </w:p>
        </w:tc>
      </w:tr>
      <w:tr w:rsidR="00447C53" w:rsidRPr="00256518" w:rsidTr="00BC3BBB">
        <w:trPr>
          <w:trHeight w:val="2010"/>
        </w:trPr>
        <w:tc>
          <w:tcPr>
            <w:tcW w:w="567" w:type="dxa"/>
            <w:hideMark/>
          </w:tcPr>
          <w:p w:rsidR="00447C53" w:rsidRPr="003B3793" w:rsidRDefault="00447C53" w:rsidP="00BC3BBB">
            <w:r w:rsidRPr="003B3793">
              <w:t>7</w:t>
            </w:r>
          </w:p>
        </w:tc>
        <w:tc>
          <w:tcPr>
            <w:tcW w:w="1986" w:type="dxa"/>
            <w:hideMark/>
          </w:tcPr>
          <w:p w:rsidR="00447C53" w:rsidRPr="003B3793" w:rsidRDefault="00447C53" w:rsidP="00BC3BBB">
            <w:r w:rsidRPr="003B3793">
              <w:t>Обращение с отходами подрядными организациями</w:t>
            </w:r>
          </w:p>
        </w:tc>
        <w:tc>
          <w:tcPr>
            <w:tcW w:w="1560" w:type="dxa"/>
            <w:hideMark/>
          </w:tcPr>
          <w:p w:rsidR="00447C53" w:rsidRPr="003B3793" w:rsidRDefault="00447C53" w:rsidP="00BC3BBB">
            <w:r w:rsidRPr="003B3793">
              <w:t>Образование отходов при работе подрядных организаций.</w:t>
            </w:r>
          </w:p>
        </w:tc>
        <w:tc>
          <w:tcPr>
            <w:tcW w:w="1277" w:type="dxa"/>
            <w:hideMark/>
          </w:tcPr>
          <w:p w:rsidR="00447C53" w:rsidRPr="003B3793" w:rsidRDefault="00447C53" w:rsidP="00BC3BBB">
            <w:r w:rsidRPr="003B3793">
              <w:t>Текущий</w:t>
            </w:r>
          </w:p>
        </w:tc>
        <w:tc>
          <w:tcPr>
            <w:tcW w:w="1702" w:type="dxa"/>
            <w:hideMark/>
          </w:tcPr>
          <w:p w:rsidR="00447C53" w:rsidRPr="003B3793" w:rsidRDefault="00447C53" w:rsidP="00BC3BBB">
            <w:r w:rsidRPr="003B3793">
              <w:t>Работа подрядных организаций</w:t>
            </w:r>
          </w:p>
        </w:tc>
        <w:tc>
          <w:tcPr>
            <w:tcW w:w="1135" w:type="dxa"/>
            <w:hideMark/>
          </w:tcPr>
          <w:p w:rsidR="00447C53" w:rsidRPr="003B3793" w:rsidRDefault="00447C53" w:rsidP="00BC3BBB">
            <w:r w:rsidRPr="003B3793">
              <w:t>Структурные подразделения ПАО «ТГК-1»</w:t>
            </w:r>
          </w:p>
        </w:tc>
        <w:tc>
          <w:tcPr>
            <w:tcW w:w="1418" w:type="dxa"/>
            <w:hideMark/>
          </w:tcPr>
          <w:p w:rsidR="00447C53" w:rsidRPr="003B3793" w:rsidRDefault="00447C53" w:rsidP="00BC3BBB">
            <w:r w:rsidRPr="003B3793">
              <w:t>6,4</w:t>
            </w:r>
          </w:p>
        </w:tc>
      </w:tr>
    </w:tbl>
    <w:p w:rsidR="00447C53" w:rsidRPr="003B3793" w:rsidRDefault="00447C53" w:rsidP="00447C53"/>
    <w:p w:rsidR="00447C53" w:rsidRPr="003B3793" w:rsidRDefault="00447C53" w:rsidP="00447C53">
      <w:r w:rsidRPr="003B3793">
        <w:t>«Заказчик»</w:t>
      </w:r>
      <w:r w:rsidRPr="003B3793">
        <w:tab/>
      </w:r>
      <w:r w:rsidRPr="003B3793">
        <w:tab/>
      </w:r>
      <w:r w:rsidRPr="003B3793">
        <w:tab/>
      </w:r>
      <w:r w:rsidRPr="003B3793">
        <w:tab/>
      </w:r>
      <w:r w:rsidRPr="003B3793">
        <w:tab/>
      </w:r>
      <w:r w:rsidRPr="003B3793">
        <w:tab/>
      </w:r>
      <w:r w:rsidRPr="003B3793">
        <w:tab/>
      </w:r>
      <w:r w:rsidRPr="003B3793">
        <w:tab/>
      </w:r>
      <w:r w:rsidRPr="003B3793">
        <w:tab/>
        <w:t>«Подрядчик»</w:t>
      </w:r>
    </w:p>
    <w:p w:rsidR="00447C53" w:rsidRPr="003B3793" w:rsidRDefault="00447C53" w:rsidP="00447C53">
      <w:r w:rsidRPr="003B3793">
        <w:t>__________________</w:t>
      </w:r>
      <w:r w:rsidRPr="003B3793">
        <w:tab/>
      </w:r>
      <w:r w:rsidRPr="003B3793">
        <w:tab/>
      </w:r>
      <w:r w:rsidRPr="003B3793">
        <w:tab/>
      </w:r>
      <w:r w:rsidRPr="003B3793">
        <w:tab/>
      </w:r>
      <w:r w:rsidRPr="003B3793">
        <w:tab/>
      </w:r>
      <w:r w:rsidRPr="003B3793">
        <w:tab/>
      </w:r>
      <w:r w:rsidRPr="003B3793">
        <w:tab/>
        <w:t>__________________</w:t>
      </w:r>
    </w:p>
    <w:p w:rsidR="00447C53" w:rsidRPr="003B3793" w:rsidRDefault="00447C53" w:rsidP="00447C53">
      <w:pPr>
        <w:pStyle w:val="Heading70"/>
      </w:pPr>
    </w:p>
    <w:p w:rsidR="00447C53" w:rsidRPr="003B3793" w:rsidRDefault="00447C53" w:rsidP="00447C53">
      <w:pPr>
        <w:pStyle w:val="Heading70"/>
      </w:pPr>
    </w:p>
    <w:p w:rsidR="00447C53" w:rsidRPr="003B3793" w:rsidRDefault="00447C53" w:rsidP="00447C53">
      <w:pPr>
        <w:pStyle w:val="Heading70"/>
      </w:pPr>
      <w:r w:rsidRPr="003B3793">
        <w:br w:type="page"/>
      </w:r>
      <w:r w:rsidRPr="003B3793">
        <w:lastRenderedPageBreak/>
        <w:t xml:space="preserve">Приложение № </w:t>
      </w:r>
      <w:r>
        <w:t>8</w:t>
      </w:r>
    </w:p>
    <w:p w:rsidR="00447C53" w:rsidRPr="003B3793" w:rsidRDefault="00447C53" w:rsidP="00447C53">
      <w:pPr>
        <w:pStyle w:val="31"/>
      </w:pPr>
      <w:r w:rsidRPr="003B3793">
        <w:t>к договору №____</w:t>
      </w:r>
    </w:p>
    <w:p w:rsidR="00447C53" w:rsidRPr="003B3793" w:rsidRDefault="00447C53" w:rsidP="00447C53">
      <w:pPr>
        <w:pStyle w:val="31"/>
      </w:pPr>
      <w:r w:rsidRPr="003B3793">
        <w:t>от «___ »______20 __г.</w:t>
      </w:r>
    </w:p>
    <w:p w:rsidR="00447C53" w:rsidRPr="003B3793" w:rsidRDefault="00447C53" w:rsidP="00447C53">
      <w:pPr>
        <w:pStyle w:val="Heading70"/>
      </w:pPr>
      <w:bookmarkStart w:id="6" w:name="bookmark7"/>
    </w:p>
    <w:p w:rsidR="00447C53" w:rsidRPr="003B3793" w:rsidRDefault="00447C53" w:rsidP="00447C53">
      <w:pPr>
        <w:pStyle w:val="Heading70"/>
      </w:pPr>
      <w:r w:rsidRPr="003B3793">
        <w:t xml:space="preserve">ТРЕБОВАНИЯ </w:t>
      </w:r>
    </w:p>
    <w:p w:rsidR="00447C53" w:rsidRPr="003B3793" w:rsidRDefault="00447C53" w:rsidP="00447C53">
      <w:pPr>
        <w:pStyle w:val="Heading70"/>
      </w:pPr>
      <w:r w:rsidRPr="003B3793">
        <w:t>по охране труда, промышленной безопасности и охране окружающей среды</w:t>
      </w:r>
      <w:bookmarkEnd w:id="6"/>
    </w:p>
    <w:p w:rsidR="00447C53" w:rsidRPr="003B3793" w:rsidRDefault="00447C53" w:rsidP="00447C53">
      <w:pPr>
        <w:pStyle w:val="Heading70"/>
      </w:pPr>
      <w:bookmarkStart w:id="7" w:name="bookmark8"/>
    </w:p>
    <w:p w:rsidR="00447C53" w:rsidRPr="003B3793" w:rsidRDefault="00447C53" w:rsidP="00447C53">
      <w:pPr>
        <w:pStyle w:val="Heading70"/>
      </w:pPr>
      <w:r w:rsidRPr="003B3793">
        <w:t>1. Введение.</w:t>
      </w:r>
      <w:bookmarkEnd w:id="7"/>
    </w:p>
    <w:p w:rsidR="00447C53" w:rsidRPr="003B3793" w:rsidRDefault="00447C53" w:rsidP="00447C53">
      <w:pPr>
        <w:pStyle w:val="31"/>
      </w:pPr>
      <w:r w:rsidRPr="003B3793">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447C53" w:rsidRPr="003B3793" w:rsidRDefault="00447C53" w:rsidP="00447C53">
      <w:pPr>
        <w:pStyle w:val="31"/>
      </w:pPr>
      <w:r w:rsidRPr="003B3793">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447C53" w:rsidRPr="003B3793" w:rsidRDefault="00447C53" w:rsidP="00447C53">
      <w:pPr>
        <w:pStyle w:val="31"/>
      </w:pPr>
      <w:r w:rsidRPr="003B3793">
        <w:t>В случае непринятия Подрядчиком мер по выполнению согласованного плана Заказчик вправе в одностороннем порядке расторгнуть Договор.</w:t>
      </w:r>
    </w:p>
    <w:p w:rsidR="00447C53" w:rsidRPr="003B3793" w:rsidRDefault="00447C53" w:rsidP="00447C53">
      <w:pPr>
        <w:pStyle w:val="Heading70"/>
      </w:pPr>
      <w:bookmarkStart w:id="8" w:name="bookmark9"/>
      <w:r w:rsidRPr="003B3793">
        <w:t>Соблюдение требований законодательства.</w:t>
      </w:r>
      <w:bookmarkEnd w:id="8"/>
    </w:p>
    <w:p w:rsidR="00447C53" w:rsidRPr="003B3793" w:rsidRDefault="00447C53" w:rsidP="00447C53">
      <w:pPr>
        <w:pStyle w:val="31"/>
      </w:pPr>
      <w:r w:rsidRPr="003B3793">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447C53" w:rsidRPr="003B3793" w:rsidRDefault="00447C53" w:rsidP="00447C53">
      <w:pPr>
        <w:pStyle w:val="31"/>
      </w:pPr>
      <w:r w:rsidRPr="003B3793">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ПБ и ООС. Подрядчик принимает все обоснованные меры предосторожности, направленные на обеспечения ОТ, ПБ и ООС в процессе выполнения работ.</w:t>
      </w:r>
    </w:p>
    <w:p w:rsidR="00447C53" w:rsidRPr="003B3793" w:rsidRDefault="00447C53" w:rsidP="00447C53">
      <w:pPr>
        <w:pStyle w:val="31"/>
      </w:pPr>
      <w:r w:rsidRPr="003B3793">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447C53" w:rsidRPr="003B3793" w:rsidRDefault="00447C53" w:rsidP="00447C53">
      <w:pPr>
        <w:pStyle w:val="Heading70"/>
      </w:pPr>
      <w:bookmarkStart w:id="9" w:name="bookmark10"/>
      <w:r w:rsidRPr="003B3793">
        <w:t>Средства индивидуальной защиты (СИЗ).</w:t>
      </w:r>
      <w:bookmarkEnd w:id="9"/>
    </w:p>
    <w:p w:rsidR="00447C53" w:rsidRPr="003B3793" w:rsidRDefault="00447C53" w:rsidP="00447C53">
      <w:pPr>
        <w:pStyle w:val="31"/>
      </w:pPr>
      <w:r w:rsidRPr="003B3793">
        <w:t>Подрядчик обеспечивает весь персонал сертифицируемыми средствами индивидуальной защиты в соответствии с нормами, действующими в электроэнергетике и обязывает их использовать во время работы на площадке Заказчика.</w:t>
      </w:r>
    </w:p>
    <w:p w:rsidR="00447C53" w:rsidRPr="003B3793" w:rsidRDefault="00447C53" w:rsidP="00447C53">
      <w:pPr>
        <w:pStyle w:val="31"/>
      </w:pPr>
      <w:r w:rsidRPr="003B3793">
        <w:t>Подрядчик обеспечивает весь персонал спецодеждой с названием и логотипом соответствующей организации в соответствии с нормами, действующими в электроэнергетике.</w:t>
      </w:r>
    </w:p>
    <w:p w:rsidR="00447C53" w:rsidRPr="003B3793" w:rsidRDefault="00447C53" w:rsidP="00447C53">
      <w:pPr>
        <w:pStyle w:val="Heading70"/>
      </w:pPr>
      <w:bookmarkStart w:id="10" w:name="bookmark11"/>
      <w:r w:rsidRPr="003B3793">
        <w:t>4. Транспорт Подрядчика.</w:t>
      </w:r>
      <w:bookmarkEnd w:id="10"/>
    </w:p>
    <w:p w:rsidR="00447C53" w:rsidRPr="003B3793" w:rsidRDefault="00447C53" w:rsidP="00447C53">
      <w:pPr>
        <w:pStyle w:val="31"/>
      </w:pPr>
      <w:r w:rsidRPr="003B3793">
        <w:t>При использовании автотранспорта при производстве работ Подрядчик обеспечивает соблюдение соответствующих требований, норм и правил дорожного движения.</w:t>
      </w:r>
    </w:p>
    <w:p w:rsidR="00447C53" w:rsidRPr="003B3793" w:rsidRDefault="00447C53" w:rsidP="00447C53">
      <w:pPr>
        <w:pStyle w:val="31"/>
      </w:pPr>
      <w:r w:rsidRPr="003B3793">
        <w:t>Все транспортные средства Подрядчика, используемые при проведении работ должны быть оборудованы в соответствии с требованиями законодательства РФ.</w:t>
      </w:r>
    </w:p>
    <w:p w:rsidR="00447C53" w:rsidRPr="003B3793" w:rsidRDefault="00447C53" w:rsidP="00447C53">
      <w:pPr>
        <w:pStyle w:val="Heading70"/>
      </w:pPr>
      <w:bookmarkStart w:id="11" w:name="bookmark13"/>
      <w:r w:rsidRPr="003B3793">
        <w:t>5. Допуск и отстранение от проведения работ.</w:t>
      </w:r>
      <w:bookmarkEnd w:id="11"/>
    </w:p>
    <w:p w:rsidR="00447C53" w:rsidRPr="003B3793" w:rsidRDefault="00447C53" w:rsidP="00447C53">
      <w:pPr>
        <w:pStyle w:val="31"/>
      </w:pPr>
      <w:r w:rsidRPr="003B3793">
        <w:t>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447C53" w:rsidRPr="003B3793" w:rsidRDefault="00447C53" w:rsidP="00447C53">
      <w:pPr>
        <w:pStyle w:val="31"/>
      </w:pPr>
      <w:r w:rsidRPr="003B3793">
        <w:t>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 Все работники, направленные Подрядчиком для выполнения работ, должны быть годны к выполнению своих обязанностей по состоянию здоровья.</w:t>
      </w:r>
    </w:p>
    <w:p w:rsidR="00447C53" w:rsidRPr="003B3793" w:rsidRDefault="00447C53" w:rsidP="00447C53">
      <w:pPr>
        <w:pStyle w:val="31"/>
      </w:pPr>
      <w:r w:rsidRPr="003B3793">
        <w:t>5.3.Не допускать пронос и нахождение на территории Объектов производства работ</w:t>
      </w:r>
    </w:p>
    <w:p w:rsidR="00447C53" w:rsidRPr="003B3793" w:rsidRDefault="00447C53" w:rsidP="00447C53">
      <w:pPr>
        <w:pStyle w:val="31"/>
      </w:pPr>
      <w:r w:rsidRPr="003B3793">
        <w:lastRenderedPageBreak/>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447C53" w:rsidRPr="003B3793" w:rsidRDefault="00447C53" w:rsidP="00447C53">
      <w:pPr>
        <w:pStyle w:val="31"/>
      </w:pPr>
      <w:r w:rsidRPr="003B3793">
        <w:t>5.4.Заказчик имеет право в любое время проверять исполнение Подрядчиком обязанностей.</w:t>
      </w:r>
    </w:p>
    <w:p w:rsidR="00447C53" w:rsidRPr="003B3793" w:rsidRDefault="00447C53" w:rsidP="00447C53">
      <w:pPr>
        <w:pStyle w:val="31"/>
      </w:pPr>
      <w:r w:rsidRPr="003B3793">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447C53" w:rsidRPr="003B3793" w:rsidRDefault="00447C53" w:rsidP="00447C53">
      <w:pPr>
        <w:pStyle w:val="31"/>
      </w:pPr>
      <w:r w:rsidRPr="003B3793">
        <w:t>В целях обеспечения контроля за указанными ограничениями Заказчик имеет право</w:t>
      </w:r>
    </w:p>
    <w:p w:rsidR="00447C53" w:rsidRPr="003B3793" w:rsidRDefault="00447C53" w:rsidP="00447C53">
      <w:pPr>
        <w:pStyle w:val="31"/>
      </w:pPr>
      <w:r w:rsidRPr="003B3793">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447C53" w:rsidRPr="003B3793" w:rsidRDefault="00447C53" w:rsidP="00447C53">
      <w:pPr>
        <w:pStyle w:val="31"/>
      </w:pPr>
      <w:r w:rsidRPr="003B3793">
        <w:t xml:space="preserve">                                           6. Порядок фиксации фактов   </w:t>
      </w:r>
    </w:p>
    <w:p w:rsidR="00447C53" w:rsidRPr="003B3793" w:rsidRDefault="00447C53" w:rsidP="00447C53">
      <w:pPr>
        <w:pStyle w:val="31"/>
      </w:pPr>
      <w:r w:rsidRPr="003B3793">
        <w:t xml:space="preserve">            6.1.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447C53" w:rsidRPr="003B3793" w:rsidRDefault="00447C53" w:rsidP="00447C53">
      <w:pPr>
        <w:pStyle w:val="31"/>
      </w:pPr>
      <w:r w:rsidRPr="003B3793">
        <w:t>медицинским осмотром или освидетельствованием;</w:t>
      </w:r>
    </w:p>
    <w:p w:rsidR="00447C53" w:rsidRPr="003B3793" w:rsidRDefault="00447C53" w:rsidP="00447C53">
      <w:pPr>
        <w:pStyle w:val="31"/>
      </w:pPr>
      <w:r w:rsidRPr="003B3793">
        <w:t>актами, подписанными уполномоченными представителями сторон договора;</w:t>
      </w:r>
    </w:p>
    <w:p w:rsidR="00447C53" w:rsidRPr="003B3793" w:rsidRDefault="00447C53" w:rsidP="00447C53">
      <w:pPr>
        <w:pStyle w:val="31"/>
      </w:pPr>
      <w:r w:rsidRPr="003B3793">
        <w:t>письменными объяснениями виновного работника Подрядчика.</w:t>
      </w:r>
    </w:p>
    <w:p w:rsidR="00447C53" w:rsidRPr="003B3793" w:rsidRDefault="00447C53" w:rsidP="00447C53">
      <w:pPr>
        <w:pStyle w:val="Heading70"/>
      </w:pPr>
      <w:bookmarkStart w:id="12" w:name="bookmark14"/>
      <w:r w:rsidRPr="003B3793">
        <w:t xml:space="preserve">                                           7. Требования к оборудованию.</w:t>
      </w:r>
      <w:bookmarkEnd w:id="12"/>
    </w:p>
    <w:p w:rsidR="00447C53" w:rsidRPr="003B3793" w:rsidRDefault="00447C53" w:rsidP="00447C53">
      <w:pPr>
        <w:pStyle w:val="31"/>
      </w:pPr>
      <w:r w:rsidRPr="003B3793">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447C53" w:rsidRPr="003B3793" w:rsidRDefault="00447C53" w:rsidP="00447C53">
      <w:pPr>
        <w:pStyle w:val="31"/>
      </w:pPr>
      <w:r w:rsidRPr="003B3793">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447C53" w:rsidRPr="003B3793" w:rsidRDefault="00447C53" w:rsidP="00447C53">
      <w:pPr>
        <w:pStyle w:val="31"/>
      </w:pPr>
      <w:r w:rsidRPr="003B3793">
        <w:t>Все оборудование, используемое Подрядчиком должно быть пригодно к использованию и поддерживаться в безопасном, рабочем состоянии.</w:t>
      </w:r>
    </w:p>
    <w:p w:rsidR="00447C53" w:rsidRPr="003B3793" w:rsidRDefault="00447C53" w:rsidP="00447C53">
      <w:pPr>
        <w:pStyle w:val="31"/>
      </w:pPr>
      <w:r w:rsidRPr="003B3793">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447C53" w:rsidRPr="003B3793" w:rsidRDefault="00447C53" w:rsidP="00447C53">
      <w:pPr>
        <w:pStyle w:val="31"/>
      </w:pPr>
      <w:r w:rsidRPr="003B3793">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447C53" w:rsidRPr="003B3793" w:rsidRDefault="00447C53" w:rsidP="00447C53">
      <w:pPr>
        <w:pStyle w:val="31"/>
      </w:pPr>
      <w:r w:rsidRPr="003B3793">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447C53" w:rsidRPr="003B3793" w:rsidRDefault="00447C53" w:rsidP="00447C53">
      <w:pPr>
        <w:pStyle w:val="31"/>
      </w:pPr>
      <w:r w:rsidRPr="003B3793">
        <w:t>Подрядчик обязан соблюдать и выполнять все методики Заказчика, регулирующие отбор, размещение, эксплуатацию и техобслуживание оборудования.</w:t>
      </w:r>
    </w:p>
    <w:p w:rsidR="00447C53" w:rsidRPr="003B3793" w:rsidRDefault="00447C53" w:rsidP="00447C53">
      <w:pPr>
        <w:pStyle w:val="31"/>
      </w:pPr>
      <w:r w:rsidRPr="003B3793">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447C53" w:rsidRPr="003B3793" w:rsidRDefault="00447C53" w:rsidP="00447C53">
      <w:pPr>
        <w:pStyle w:val="31"/>
      </w:pPr>
      <w:r w:rsidRPr="003B3793">
        <w:t>Размещение оборудования на месте проведения работ заранее согласовывается с представителем Заказчика.</w:t>
      </w:r>
    </w:p>
    <w:p w:rsidR="00447C53" w:rsidRPr="003B3793" w:rsidRDefault="00447C53" w:rsidP="00447C53">
      <w:pPr>
        <w:pStyle w:val="31"/>
      </w:pPr>
      <w:r w:rsidRPr="003B3793">
        <w:lastRenderedPageBreak/>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447C53" w:rsidRPr="003B3793" w:rsidRDefault="00447C53" w:rsidP="00447C53">
      <w:pPr>
        <w:pStyle w:val="31"/>
      </w:pPr>
      <w:r w:rsidRPr="003B3793">
        <w:t>Подрядчик несет ответственность за эксплуатацию всего оборудования в соответствии с действующим законодательством РФ и договором.</w:t>
      </w:r>
    </w:p>
    <w:p w:rsidR="00447C53" w:rsidRPr="003B3793" w:rsidRDefault="00447C53" w:rsidP="00447C53">
      <w:pPr>
        <w:pStyle w:val="Heading70"/>
      </w:pPr>
      <w:bookmarkStart w:id="13" w:name="bookmark15"/>
      <w:r w:rsidRPr="003B3793">
        <w:t>8. Требования к профессиональной пригодности персонала по состоянию</w:t>
      </w:r>
      <w:bookmarkEnd w:id="13"/>
    </w:p>
    <w:p w:rsidR="00447C53" w:rsidRPr="003B3793" w:rsidRDefault="00447C53" w:rsidP="00447C53">
      <w:pPr>
        <w:pStyle w:val="Heading70"/>
      </w:pPr>
      <w:bookmarkStart w:id="14" w:name="bookmark16"/>
      <w:r w:rsidRPr="003B3793">
        <w:t>здоровья.</w:t>
      </w:r>
      <w:bookmarkEnd w:id="14"/>
    </w:p>
    <w:p w:rsidR="00447C53" w:rsidRPr="003B3793" w:rsidRDefault="00447C53" w:rsidP="00447C53">
      <w:pPr>
        <w:pStyle w:val="31"/>
      </w:pPr>
      <w:r w:rsidRPr="003B3793">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447C53" w:rsidRPr="003B3793" w:rsidRDefault="00447C53" w:rsidP="00447C53">
      <w:pPr>
        <w:pStyle w:val="Heading70"/>
      </w:pPr>
      <w:bookmarkStart w:id="15" w:name="bookmark17"/>
      <w:r w:rsidRPr="003B3793">
        <w:t>9. Состояние мест проведения работ.</w:t>
      </w:r>
      <w:bookmarkEnd w:id="15"/>
    </w:p>
    <w:p w:rsidR="00447C53" w:rsidRPr="003B3793" w:rsidRDefault="00447C53" w:rsidP="00447C53">
      <w:pPr>
        <w:pStyle w:val="31"/>
      </w:pPr>
      <w:r w:rsidRPr="003B3793">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447C53" w:rsidRPr="003B3793" w:rsidRDefault="00447C53" w:rsidP="00447C53">
      <w:pPr>
        <w:pStyle w:val="31"/>
      </w:pPr>
      <w:r w:rsidRPr="003B3793">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447C53" w:rsidRPr="003B3793" w:rsidRDefault="00447C53" w:rsidP="00447C53">
      <w:pPr>
        <w:pStyle w:val="Bodytext50"/>
      </w:pPr>
      <w:bookmarkStart w:id="16" w:name="bookmark18"/>
      <w:r w:rsidRPr="003B3793">
        <w:t>10. Обязательства Подрядчика охране труда, промышленной безопасности и</w:t>
      </w:r>
      <w:bookmarkEnd w:id="16"/>
      <w:r w:rsidRPr="003B3793">
        <w:t xml:space="preserve"> </w:t>
      </w:r>
      <w:bookmarkStart w:id="17" w:name="bookmark19"/>
      <w:r w:rsidRPr="003B3793">
        <w:t>охране окружающей среды.</w:t>
      </w:r>
      <w:bookmarkEnd w:id="17"/>
    </w:p>
    <w:p w:rsidR="00447C53" w:rsidRPr="003B3793" w:rsidRDefault="00447C53" w:rsidP="00447C53">
      <w:pPr>
        <w:pStyle w:val="31"/>
      </w:pPr>
      <w:r w:rsidRPr="003B3793">
        <w:t>В ходе выполнения работ на территории Заказчика по настоящему Договору Подрядчик обязуется:</w:t>
      </w:r>
    </w:p>
    <w:p w:rsidR="00447C53" w:rsidRPr="003B3793" w:rsidRDefault="00447C53" w:rsidP="00447C53">
      <w:pPr>
        <w:pStyle w:val="31"/>
      </w:pPr>
      <w:r w:rsidRPr="003B3793">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447C53" w:rsidRPr="003B3793" w:rsidRDefault="00447C53" w:rsidP="00447C53">
      <w:pPr>
        <w:pStyle w:val="31"/>
      </w:pPr>
      <w:r w:rsidRPr="003B3793">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447C53" w:rsidRPr="003B3793" w:rsidRDefault="00447C53" w:rsidP="00447C53">
      <w:pPr>
        <w:pStyle w:val="31"/>
      </w:pPr>
      <w:r w:rsidRPr="003B3793">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447C53" w:rsidRPr="003B3793" w:rsidRDefault="00447C53" w:rsidP="00447C53">
      <w:pPr>
        <w:pStyle w:val="31"/>
      </w:pPr>
      <w:r w:rsidRPr="003B3793">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447C53" w:rsidRPr="003B3793" w:rsidRDefault="00447C53" w:rsidP="00447C53">
      <w:pPr>
        <w:pStyle w:val="31"/>
      </w:pPr>
      <w:r w:rsidRPr="003B3793">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447C53" w:rsidRPr="003B3793" w:rsidRDefault="00447C53" w:rsidP="00447C53">
      <w:pPr>
        <w:pStyle w:val="31"/>
      </w:pPr>
      <w:r w:rsidRPr="003B3793">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447C53" w:rsidRPr="003B3793" w:rsidRDefault="00447C53" w:rsidP="00447C53">
      <w:pPr>
        <w:pStyle w:val="31"/>
      </w:pPr>
      <w:r w:rsidRPr="003B3793">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447C53" w:rsidRPr="003B3793" w:rsidRDefault="00447C53" w:rsidP="00447C53">
      <w:pPr>
        <w:pStyle w:val="31"/>
      </w:pPr>
      <w:r w:rsidRPr="003B3793">
        <w:t>Уплачивать штраф за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447C53" w:rsidRPr="003B3793" w:rsidRDefault="00447C53" w:rsidP="00447C53">
      <w:pPr>
        <w:pStyle w:val="31"/>
      </w:pPr>
      <w:r w:rsidRPr="003B3793">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447C53" w:rsidRPr="003B3793" w:rsidRDefault="00447C53" w:rsidP="00447C53">
      <w:pPr>
        <w:pStyle w:val="31"/>
      </w:pPr>
      <w:r w:rsidRPr="003B3793">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447C53" w:rsidRPr="003B3793" w:rsidRDefault="00447C53" w:rsidP="00447C53">
      <w:pPr>
        <w:pStyle w:val="31"/>
      </w:pPr>
      <w:r w:rsidRPr="003B3793">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447C53" w:rsidRPr="003B3793" w:rsidRDefault="00447C53" w:rsidP="00447C53">
      <w:pPr>
        <w:pStyle w:val="31"/>
      </w:pPr>
      <w:r w:rsidRPr="003B3793">
        <w:lastRenderedPageBreak/>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447C53" w:rsidRPr="003B3793" w:rsidRDefault="00447C53" w:rsidP="00447C53">
      <w:pPr>
        <w:pStyle w:val="31"/>
      </w:pPr>
      <w:r w:rsidRPr="003B3793">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447C53" w:rsidRPr="003B3793" w:rsidRDefault="00447C53" w:rsidP="00447C53">
      <w:pPr>
        <w:pStyle w:val="31"/>
      </w:pPr>
      <w:r w:rsidRPr="003B3793">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447C53" w:rsidRPr="003B3793" w:rsidRDefault="00447C53" w:rsidP="00447C53">
      <w:pPr>
        <w:pStyle w:val="31"/>
      </w:pPr>
      <w:r w:rsidRPr="003B3793">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447C53" w:rsidRPr="003B3793" w:rsidRDefault="00447C53" w:rsidP="00447C53">
      <w:pPr>
        <w:pStyle w:val="31"/>
      </w:pPr>
      <w:r w:rsidRPr="003B3793">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447C53" w:rsidRPr="003B3793" w:rsidRDefault="00447C53" w:rsidP="00447C53">
      <w:pPr>
        <w:pStyle w:val="31"/>
      </w:pPr>
      <w:r w:rsidRPr="003B3793">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447C53" w:rsidRPr="003B3793" w:rsidRDefault="00447C53" w:rsidP="00447C53">
      <w:pPr>
        <w:pStyle w:val="31"/>
      </w:pPr>
      <w:r w:rsidRPr="003B3793">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447C53" w:rsidRPr="003B3793" w:rsidRDefault="00447C53" w:rsidP="00447C53">
      <w:pPr>
        <w:pStyle w:val="31"/>
      </w:pPr>
      <w:r w:rsidRPr="003B3793">
        <w:t>Необходимые для производства работ внутренние документы Заказчика получены Подрядчиком при подписании договора.</w:t>
      </w:r>
    </w:p>
    <w:p w:rsidR="00447C53" w:rsidRPr="003B3793" w:rsidRDefault="00447C53" w:rsidP="00447C53">
      <w:pPr>
        <w:pStyle w:val="31"/>
      </w:pPr>
      <w:r w:rsidRPr="003B3793">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447C53" w:rsidRPr="003B3793" w:rsidRDefault="00447C53" w:rsidP="00447C53">
      <w:pPr>
        <w:pStyle w:val="31"/>
      </w:pPr>
      <w:r w:rsidRPr="003B3793">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447C53" w:rsidRPr="003B3793" w:rsidRDefault="00447C53" w:rsidP="00447C53">
      <w:pPr>
        <w:pStyle w:val="31"/>
      </w:pPr>
      <w:r w:rsidRPr="003B3793">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447C53" w:rsidRPr="003B3793" w:rsidRDefault="00447C53" w:rsidP="00447C53">
      <w:pPr>
        <w:pStyle w:val="31"/>
      </w:pPr>
      <w:r w:rsidRPr="003B3793">
        <w:lastRenderedPageBreak/>
        <w:t>Подрядчик осуществляет обязательства плательщика в соответствии с законом РФ об охране окружающей среды.</w:t>
      </w:r>
    </w:p>
    <w:p w:rsidR="00447C53" w:rsidRPr="003B3793" w:rsidRDefault="00447C53" w:rsidP="00447C53">
      <w:pPr>
        <w:pStyle w:val="Bodytext50"/>
      </w:pPr>
    </w:p>
    <w:p w:rsidR="00447C53" w:rsidRPr="003B3793" w:rsidRDefault="00447C53" w:rsidP="00447C53">
      <w:pPr>
        <w:pStyle w:val="Bodytext50"/>
      </w:pPr>
      <w:r w:rsidRPr="003B3793">
        <w:t>«Заказчик»</w:t>
      </w:r>
      <w:r w:rsidRPr="003B3793">
        <w:tab/>
        <w:t>«Подрядчик»</w:t>
      </w:r>
    </w:p>
    <w:p w:rsidR="00447C53" w:rsidRPr="003B3793" w:rsidRDefault="00447C53" w:rsidP="00447C53">
      <w:pPr>
        <w:pStyle w:val="Bodytext50"/>
      </w:pPr>
    </w:p>
    <w:p w:rsidR="00447C53" w:rsidRPr="003B3793" w:rsidRDefault="00447C53" w:rsidP="00447C53">
      <w:pPr>
        <w:pStyle w:val="31"/>
      </w:pPr>
    </w:p>
    <w:p w:rsidR="00447C53" w:rsidRPr="003B3793" w:rsidRDefault="00447C53" w:rsidP="00447C53">
      <w:r w:rsidRPr="003B3793">
        <w:t>________________________</w:t>
      </w:r>
      <w:r w:rsidRPr="003B3793">
        <w:tab/>
      </w:r>
      <w:r w:rsidRPr="003B3793">
        <w:tab/>
      </w:r>
      <w:r w:rsidRPr="003B3793">
        <w:tab/>
        <w:t>______________________</w:t>
      </w:r>
      <w:r w:rsidRPr="003B3793">
        <w:tab/>
      </w:r>
    </w:p>
    <w:p w:rsidR="00447C53" w:rsidRDefault="00447C53" w:rsidP="00447C53">
      <w:pPr>
        <w:spacing w:after="200" w:line="276" w:lineRule="auto"/>
      </w:pPr>
      <w:r>
        <w:br w:type="page"/>
      </w:r>
    </w:p>
    <w:p w:rsidR="00447C53" w:rsidRPr="003B3793" w:rsidRDefault="00447C53" w:rsidP="00447C53">
      <w:r w:rsidRPr="003B3793">
        <w:lastRenderedPageBreak/>
        <w:t xml:space="preserve">Приложение № </w:t>
      </w:r>
      <w:r>
        <w:t>9</w:t>
      </w:r>
    </w:p>
    <w:p w:rsidR="00447C53" w:rsidRPr="003B3793" w:rsidRDefault="00447C53" w:rsidP="00447C53">
      <w:r w:rsidRPr="003B3793">
        <w:t>к договору №</w:t>
      </w:r>
      <w:r w:rsidRPr="003B3793">
        <w:tab/>
      </w:r>
    </w:p>
    <w:p w:rsidR="00447C53" w:rsidRPr="003B3793" w:rsidRDefault="00447C53" w:rsidP="00447C53">
      <w:r w:rsidRPr="003B3793">
        <w:t xml:space="preserve">от « ___» </w:t>
      </w:r>
      <w:r w:rsidRPr="003B3793">
        <w:tab/>
        <w:t>20__ г.</w:t>
      </w:r>
    </w:p>
    <w:p w:rsidR="00447C53" w:rsidRPr="003B3793" w:rsidRDefault="00447C53" w:rsidP="00447C53">
      <w:bookmarkStart w:id="18" w:name="bookmark21"/>
    </w:p>
    <w:p w:rsidR="00447C53" w:rsidRPr="003B3793" w:rsidRDefault="00447C53" w:rsidP="00447C53">
      <w:r w:rsidRPr="003B3793">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8"/>
    </w:p>
    <w:p w:rsidR="00447C53" w:rsidRPr="003B3793" w:rsidRDefault="00447C53" w:rsidP="00447C53">
      <w:r w:rsidRPr="003B3793">
        <w:t>(далее - Порядок)</w:t>
      </w:r>
    </w:p>
    <w:p w:rsidR="00447C53" w:rsidRPr="003B3793" w:rsidRDefault="00447C53" w:rsidP="00447C53">
      <w:bookmarkStart w:id="19" w:name="bookmark22"/>
      <w:r w:rsidRPr="003B3793">
        <w:rPr>
          <w:rFonts w:eastAsia="Arial Unicode MS"/>
        </w:rPr>
        <w:t>Общие положения.</w:t>
      </w:r>
      <w:bookmarkEnd w:id="19"/>
    </w:p>
    <w:p w:rsidR="00447C53" w:rsidRPr="003B3793" w:rsidRDefault="00447C53" w:rsidP="00447C53">
      <w:r w:rsidRPr="003B3793">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447C53" w:rsidRPr="003B3793" w:rsidRDefault="00447C53" w:rsidP="00447C53">
      <w:r w:rsidRPr="003B3793">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447C53" w:rsidRPr="003B3793" w:rsidRDefault="00447C53" w:rsidP="00447C53">
      <w:r w:rsidRPr="003B3793">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447C53" w:rsidRPr="003B3793" w:rsidRDefault="00447C53" w:rsidP="00447C53">
      <w:r w:rsidRPr="003B3793">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447C53" w:rsidRPr="003B3793" w:rsidRDefault="00447C53" w:rsidP="00447C53">
      <w:bookmarkStart w:id="20" w:name="bookmark23"/>
      <w:r w:rsidRPr="003B3793">
        <w:rPr>
          <w:rFonts w:eastAsia="Arial Unicode MS"/>
        </w:rPr>
        <w:t>Порядок информирования об аварии на Объекте.</w:t>
      </w:r>
      <w:bookmarkEnd w:id="20"/>
    </w:p>
    <w:p w:rsidR="00447C53" w:rsidRPr="003B3793" w:rsidRDefault="00447C53" w:rsidP="00447C53">
      <w:r w:rsidRPr="003B3793">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447C53" w:rsidRPr="003B3793" w:rsidRDefault="00447C53" w:rsidP="00447C53">
      <w:r w:rsidRPr="003B3793">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447C53" w:rsidRPr="003B3793" w:rsidRDefault="00447C53" w:rsidP="00447C53">
      <w:r w:rsidRPr="003B3793">
        <w:t>Уведомление об аварии должно содержать следующую информацию:</w:t>
      </w:r>
    </w:p>
    <w:p w:rsidR="00447C53" w:rsidRPr="003B3793" w:rsidRDefault="00447C53" w:rsidP="00447C53">
      <w:r w:rsidRPr="003B3793">
        <w:t>фамилию, должность и номер телефона лица, уведомляющего об аварии;</w:t>
      </w:r>
    </w:p>
    <w:p w:rsidR="00447C53" w:rsidRPr="003B3793" w:rsidRDefault="00447C53" w:rsidP="00447C53">
      <w:r w:rsidRPr="003B3793">
        <w:t>местонахождение Объекта, на котором произошла авария;</w:t>
      </w:r>
    </w:p>
    <w:p w:rsidR="00447C53" w:rsidRPr="003B3793" w:rsidRDefault="00447C53" w:rsidP="00447C53">
      <w:r w:rsidRPr="003B3793">
        <w:t>дату и время обнаружения аварии;</w:t>
      </w:r>
    </w:p>
    <w:p w:rsidR="00447C53" w:rsidRPr="003B3793" w:rsidRDefault="00447C53" w:rsidP="00447C53">
      <w:r w:rsidRPr="003B3793">
        <w:t>дату, время и место проведения технического расследования;</w:t>
      </w:r>
    </w:p>
    <w:p w:rsidR="00447C53" w:rsidRPr="003B3793" w:rsidRDefault="00447C53" w:rsidP="00447C53">
      <w:r w:rsidRPr="003B3793">
        <w:t>все известные факты, относящиеся к обстоятельствам аварии.</w:t>
      </w:r>
    </w:p>
    <w:p w:rsidR="00447C53" w:rsidRPr="003B3793" w:rsidRDefault="00447C53" w:rsidP="00447C53">
      <w:bookmarkStart w:id="21" w:name="bookmark24"/>
      <w:r w:rsidRPr="003B3793">
        <w:rPr>
          <w:rFonts w:eastAsia="Arial Unicode MS"/>
        </w:rPr>
        <w:t>Порядок расследования аварии, оформление материалов технического расследования.</w:t>
      </w:r>
      <w:bookmarkEnd w:id="21"/>
    </w:p>
    <w:p w:rsidR="00447C53" w:rsidRPr="003B3793" w:rsidRDefault="00447C53" w:rsidP="00447C53">
      <w:r w:rsidRPr="003B3793">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447C53" w:rsidRPr="003B3793" w:rsidRDefault="00447C53" w:rsidP="00447C53">
      <w:r w:rsidRPr="003B3793">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447C53" w:rsidRPr="003B3793" w:rsidRDefault="00447C53" w:rsidP="00447C53">
      <w:r w:rsidRPr="003B3793">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447C53" w:rsidRPr="003B3793" w:rsidRDefault="00447C53" w:rsidP="00447C53">
      <w:r w:rsidRPr="003B3793">
        <w:lastRenderedPageBreak/>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447C53" w:rsidRPr="003B3793" w:rsidRDefault="00447C53" w:rsidP="00447C53">
      <w:r w:rsidRPr="003B3793">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447C53" w:rsidRPr="003B3793" w:rsidRDefault="00447C53" w:rsidP="00447C53">
      <w:r w:rsidRPr="003B3793">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447C53" w:rsidRPr="003B3793" w:rsidRDefault="00447C53" w:rsidP="00447C53">
      <w:r w:rsidRPr="003B3793">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447C53" w:rsidRPr="003B3793" w:rsidRDefault="00447C53" w:rsidP="00447C53">
      <w:r w:rsidRPr="003B3793">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447C53" w:rsidRPr="003B3793" w:rsidRDefault="00447C53" w:rsidP="00447C53">
      <w:r w:rsidRPr="003B3793">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447C53" w:rsidRPr="003B3793" w:rsidRDefault="00447C53" w:rsidP="00447C53">
      <w:r w:rsidRPr="003B3793">
        <w:t>Заказчик</w:t>
      </w:r>
      <w:r w:rsidRPr="003B3793">
        <w:tab/>
        <w:t>Подрядчик</w:t>
      </w:r>
    </w:p>
    <w:p w:rsidR="00447C53" w:rsidRPr="003B3793" w:rsidRDefault="00447C53" w:rsidP="00447C53">
      <w:r w:rsidRPr="003B3793">
        <w:t>______________________</w:t>
      </w:r>
      <w:r w:rsidRPr="003B3793">
        <w:tab/>
        <w:t>_________________________</w:t>
      </w:r>
    </w:p>
    <w:p w:rsidR="00447C53" w:rsidRPr="003B3793" w:rsidRDefault="00447C53" w:rsidP="00447C53">
      <w:pPr>
        <w:pStyle w:val="Bodytext50"/>
      </w:pPr>
    </w:p>
    <w:p w:rsidR="00447C53" w:rsidRPr="003B3793" w:rsidRDefault="00447C53" w:rsidP="00447C53">
      <w:pPr>
        <w:pStyle w:val="Bodytext50"/>
      </w:pPr>
      <w:r w:rsidRPr="003B3793">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447C53" w:rsidRPr="006339D0" w:rsidTr="00BC3BBB">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447C53" w:rsidRPr="003B3793" w:rsidRDefault="00447C53" w:rsidP="00BC3BBB">
            <w:r w:rsidRPr="003B3793">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447C53" w:rsidRPr="003B3793" w:rsidRDefault="00447C53" w:rsidP="00BC3BBB">
            <w:r w:rsidRPr="003B3793">
              <w:t>Наименование экспертной организации, ИНН</w:t>
            </w:r>
          </w:p>
        </w:tc>
      </w:tr>
      <w:tr w:rsidR="00447C53" w:rsidRPr="006339D0" w:rsidTr="00BC3BBB">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447C53" w:rsidRPr="003B3793" w:rsidRDefault="00447C53" w:rsidP="00BC3BBB">
            <w:r w:rsidRPr="003B3793">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447C53" w:rsidRPr="003B3793" w:rsidRDefault="00447C53" w:rsidP="00BC3BBB">
            <w:r w:rsidRPr="003B3793">
              <w:t>.</w:t>
            </w:r>
          </w:p>
        </w:tc>
      </w:tr>
      <w:tr w:rsidR="00447C53" w:rsidRPr="006339D0" w:rsidTr="00BC3BBB">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447C53" w:rsidRPr="003B3793" w:rsidRDefault="00447C53" w:rsidP="00BC3BBB">
            <w:r w:rsidRPr="003B3793">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447C53" w:rsidRPr="003B3793" w:rsidRDefault="00447C53" w:rsidP="00BC3BBB">
            <w:r w:rsidRPr="003B3793">
              <w:t>.</w:t>
            </w:r>
          </w:p>
        </w:tc>
      </w:tr>
      <w:tr w:rsidR="00447C53" w:rsidRPr="006339D0" w:rsidTr="00BC3BBB">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447C53" w:rsidRPr="003B3793" w:rsidRDefault="00447C53" w:rsidP="00BC3BBB">
            <w:r w:rsidRPr="003B3793">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447C53" w:rsidRPr="003B3793" w:rsidRDefault="00447C53" w:rsidP="00BC3BBB">
            <w:r w:rsidRPr="003B3793">
              <w:t>.</w:t>
            </w:r>
          </w:p>
        </w:tc>
      </w:tr>
    </w:tbl>
    <w:p w:rsidR="00447C53" w:rsidRPr="003B3793" w:rsidRDefault="00447C53" w:rsidP="00447C53">
      <w:pPr>
        <w:pStyle w:val="Bodytext50"/>
      </w:pPr>
    </w:p>
    <w:p w:rsidR="00447C53" w:rsidRPr="003B3793" w:rsidRDefault="00447C53" w:rsidP="00447C53">
      <w:pPr>
        <w:pStyle w:val="Bodytext50"/>
      </w:pPr>
      <w:r w:rsidRPr="003B3793">
        <w:t>Заказчик</w:t>
      </w:r>
      <w:r w:rsidRPr="003B3793">
        <w:tab/>
        <w:t>Подрядчик</w:t>
      </w:r>
    </w:p>
    <w:p w:rsidR="00447C53" w:rsidRDefault="00447C53" w:rsidP="00447C53">
      <w:pPr>
        <w:pStyle w:val="Bodytext50"/>
      </w:pPr>
      <w:r w:rsidRPr="003B3793">
        <w:t>________________________</w:t>
      </w:r>
      <w:r w:rsidRPr="003B3793">
        <w:tab/>
        <w:t>_______________________</w:t>
      </w:r>
    </w:p>
    <w:p w:rsidR="00447C53" w:rsidRDefault="00447C53" w:rsidP="00447C53">
      <w:pPr>
        <w:spacing w:after="200" w:line="276" w:lineRule="auto"/>
        <w:rPr>
          <w:rFonts w:asciiTheme="minorHAnsi" w:eastAsiaTheme="minorHAnsi" w:hAnsiTheme="minorHAnsi" w:cstheme="minorBidi"/>
          <w:szCs w:val="24"/>
          <w:lang w:eastAsia="en-US"/>
        </w:rPr>
      </w:pPr>
      <w:r>
        <w:br w:type="page"/>
      </w:r>
    </w:p>
    <w:p w:rsidR="00447C53" w:rsidRPr="0094466B" w:rsidRDefault="00447C53" w:rsidP="00447C53">
      <w:pPr>
        <w:ind w:left="6420"/>
        <w:jc w:val="right"/>
        <w:rPr>
          <w:color w:val="000000"/>
          <w:sz w:val="22"/>
        </w:rPr>
      </w:pPr>
      <w:r>
        <w:rPr>
          <w:color w:val="000000"/>
        </w:rPr>
        <w:lastRenderedPageBreak/>
        <w:t>Приложение № 1</w:t>
      </w:r>
      <w:r>
        <w:t>2</w:t>
      </w:r>
    </w:p>
    <w:p w:rsidR="00447C53" w:rsidRDefault="00447C53" w:rsidP="00447C53">
      <w:pPr>
        <w:tabs>
          <w:tab w:val="left" w:leader="underscore" w:pos="8472"/>
        </w:tabs>
        <w:ind w:left="6420"/>
        <w:jc w:val="right"/>
        <w:rPr>
          <w:color w:val="000000"/>
        </w:rPr>
      </w:pPr>
      <w:r>
        <w:rPr>
          <w:color w:val="000000"/>
        </w:rPr>
        <w:t>к договору №</w:t>
      </w:r>
      <w:r>
        <w:rPr>
          <w:color w:val="000000"/>
        </w:rPr>
        <w:tab/>
      </w:r>
    </w:p>
    <w:p w:rsidR="00447C53" w:rsidRDefault="00447C53" w:rsidP="00447C53">
      <w:pPr>
        <w:tabs>
          <w:tab w:val="left" w:leader="underscore" w:pos="7914"/>
        </w:tabs>
        <w:ind w:left="6420"/>
        <w:jc w:val="right"/>
        <w:rPr>
          <w:color w:val="000000"/>
        </w:rPr>
      </w:pPr>
      <w:r>
        <w:rPr>
          <w:color w:val="000000"/>
        </w:rPr>
        <w:t xml:space="preserve">от « ___» </w:t>
      </w:r>
      <w:r>
        <w:rPr>
          <w:color w:val="000000"/>
        </w:rPr>
        <w:tab/>
        <w:t>20__ г.</w:t>
      </w:r>
    </w:p>
    <w:p w:rsidR="00447C53" w:rsidRDefault="00447C53" w:rsidP="00447C53">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447C53" w:rsidRDefault="00447C53" w:rsidP="00447C53">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447C53" w:rsidRDefault="00447C53" w:rsidP="00447C53">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447C53" w:rsidRDefault="00447C53" w:rsidP="00447C53">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447C53" w:rsidRDefault="00447C53" w:rsidP="00447C53">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rsidR="00447C53" w:rsidRDefault="00447C53" w:rsidP="00447C53">
      <w:pPr>
        <w:pStyle w:val="Barcode0"/>
        <w:shd w:val="clear" w:color="auto" w:fill="auto"/>
        <w:tabs>
          <w:tab w:val="left" w:pos="2843"/>
        </w:tabs>
        <w:ind w:right="60"/>
        <w:jc w:val="both"/>
        <w:rPr>
          <w:sz w:val="24"/>
          <w:szCs w:val="24"/>
        </w:rPr>
      </w:pPr>
      <w:r>
        <w:rPr>
          <w:sz w:val="24"/>
          <w:szCs w:val="24"/>
        </w:rPr>
        <w:t xml:space="preserve">                                к договору № _________/__________от «____»_________201__г.</w:t>
      </w:r>
    </w:p>
    <w:p w:rsidR="00447C53" w:rsidRDefault="00447C53" w:rsidP="00447C53">
      <w:pPr>
        <w:pStyle w:val="Barcode0"/>
        <w:shd w:val="clear" w:color="auto" w:fill="auto"/>
        <w:tabs>
          <w:tab w:val="left" w:pos="284"/>
          <w:tab w:val="left" w:leader="underscore" w:pos="413"/>
          <w:tab w:val="left" w:leader="underscore" w:pos="7805"/>
        </w:tabs>
        <w:ind w:right="60"/>
        <w:jc w:val="both"/>
        <w:rPr>
          <w:sz w:val="24"/>
          <w:szCs w:val="24"/>
        </w:rPr>
      </w:pPr>
    </w:p>
    <w:p w:rsidR="00447C53" w:rsidRDefault="00447C53" w:rsidP="00447C53">
      <w:pPr>
        <w:pStyle w:val="Barcode0"/>
        <w:shd w:val="clear" w:color="auto" w:fill="auto"/>
        <w:tabs>
          <w:tab w:val="left" w:pos="284"/>
          <w:tab w:val="left" w:leader="underscore" w:pos="413"/>
          <w:tab w:val="left" w:pos="7063"/>
        </w:tabs>
        <w:ind w:right="60"/>
        <w:jc w:val="both"/>
        <w:rPr>
          <w:sz w:val="24"/>
          <w:szCs w:val="24"/>
        </w:rPr>
      </w:pPr>
      <w:r>
        <w:rPr>
          <w:i/>
          <w:sz w:val="24"/>
          <w:szCs w:val="24"/>
        </w:rPr>
        <w:t xml:space="preserve">г. </w:t>
      </w:r>
      <w:r>
        <w:t>______________________</w:t>
      </w:r>
      <w:r>
        <w:rPr>
          <w:i/>
          <w:sz w:val="24"/>
          <w:szCs w:val="24"/>
        </w:rPr>
        <w:t xml:space="preserve">                                                                               </w:t>
      </w:r>
      <w:r>
        <w:rPr>
          <w:sz w:val="24"/>
          <w:szCs w:val="24"/>
        </w:rPr>
        <w:t>«___» __________201__г.</w:t>
      </w:r>
    </w:p>
    <w:p w:rsidR="00447C53" w:rsidRDefault="00447C53" w:rsidP="00447C53">
      <w:pPr>
        <w:pStyle w:val="Barcode0"/>
        <w:shd w:val="clear" w:color="auto" w:fill="auto"/>
        <w:tabs>
          <w:tab w:val="left" w:pos="284"/>
          <w:tab w:val="left" w:leader="underscore" w:pos="413"/>
          <w:tab w:val="left" w:leader="underscore" w:pos="7805"/>
        </w:tabs>
        <w:ind w:right="60"/>
        <w:jc w:val="both"/>
        <w:rPr>
          <w:sz w:val="24"/>
          <w:szCs w:val="24"/>
        </w:rPr>
      </w:pPr>
    </w:p>
    <w:p w:rsidR="00447C53" w:rsidRDefault="00447C53" w:rsidP="00447C53">
      <w:pPr>
        <w:pStyle w:val="Barcode0"/>
        <w:shd w:val="clear" w:color="auto" w:fill="auto"/>
        <w:tabs>
          <w:tab w:val="left" w:pos="284"/>
          <w:tab w:val="left" w:leader="underscore" w:pos="413"/>
          <w:tab w:val="left" w:leader="underscore" w:pos="7805"/>
        </w:tabs>
        <w:ind w:right="60"/>
        <w:jc w:val="both"/>
        <w:rPr>
          <w:rStyle w:val="Barcode"/>
          <w:color w:val="000000"/>
        </w:rPr>
      </w:pPr>
    </w:p>
    <w:p w:rsidR="00447C53" w:rsidRDefault="00447C53" w:rsidP="00447C53">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 по усмотрению Заказчика.</w:t>
      </w:r>
    </w:p>
    <w:p w:rsidR="00447C53" w:rsidRDefault="00447C53" w:rsidP="00447C53">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447C53" w:rsidRDefault="00447C53" w:rsidP="00447C53">
      <w:pPr>
        <w:pStyle w:val="Barcode0"/>
        <w:tabs>
          <w:tab w:val="left" w:pos="284"/>
        </w:tabs>
        <w:ind w:right="60"/>
        <w:jc w:val="both"/>
      </w:pPr>
      <w:r>
        <w:rPr>
          <w:rStyle w:val="Barcode"/>
          <w:sz w:val="24"/>
          <w:szCs w:val="24"/>
        </w:rPr>
        <w:tab/>
      </w:r>
      <w:r>
        <w:rPr>
          <w:rStyle w:val="Barcode"/>
          <w:sz w:val="24"/>
          <w:szCs w:val="24"/>
        </w:rPr>
        <w:tab/>
      </w:r>
      <w:r>
        <w:rPr>
          <w:sz w:val="24"/>
          <w:szCs w:val="24"/>
          <w:shd w:val="clear" w:color="auto" w:fill="FFFFFF"/>
        </w:rPr>
        <w:t xml:space="preserve">Подрядчик </w:t>
      </w:r>
      <w:r>
        <w:rPr>
          <w:rStyle w:val="Barcode"/>
          <w:color w:val="000000"/>
          <w:sz w:val="24"/>
          <w:szCs w:val="24"/>
        </w:rPr>
        <w:t xml:space="preserve"> </w:t>
      </w:r>
      <w:r>
        <w:rPr>
          <w:sz w:val="24"/>
          <w:szCs w:val="24"/>
          <w:shd w:val="clear" w:color="auto" w:fill="FFFFFF"/>
        </w:rPr>
        <w:t xml:space="preserve">выражает свое согласие на передачу в ПАО «Газпром» документов, подтверждающих размер понесенных расходов. </w:t>
      </w:r>
    </w:p>
    <w:p w:rsidR="00447C53" w:rsidRDefault="00447C53" w:rsidP="00447C53">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t xml:space="preserve">Подрядчик </w:t>
      </w:r>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447C53" w:rsidRDefault="00447C53" w:rsidP="00447C53">
      <w:pPr>
        <w:tabs>
          <w:tab w:val="left" w:pos="567"/>
          <w:tab w:val="left" w:pos="851"/>
        </w:tabs>
        <w:ind w:left="1134"/>
        <w:jc w:val="both"/>
        <w:rPr>
          <w:szCs w:val="24"/>
        </w:rPr>
      </w:pPr>
    </w:p>
    <w:p w:rsidR="00447C53" w:rsidRDefault="00447C53" w:rsidP="00447C53">
      <w:pPr>
        <w:tabs>
          <w:tab w:val="left" w:pos="567"/>
          <w:tab w:val="left" w:pos="851"/>
        </w:tabs>
        <w:jc w:val="both"/>
        <w:rPr>
          <w:szCs w:val="24"/>
        </w:rPr>
      </w:pPr>
    </w:p>
    <w:p w:rsidR="00447C53" w:rsidRDefault="00447C53" w:rsidP="00447C53">
      <w:pPr>
        <w:tabs>
          <w:tab w:val="left" w:pos="567"/>
          <w:tab w:val="left" w:pos="851"/>
        </w:tabs>
        <w:jc w:val="both"/>
        <w:rPr>
          <w:szCs w:val="24"/>
        </w:rPr>
      </w:pPr>
    </w:p>
    <w:p w:rsidR="00447C53" w:rsidRDefault="00447C53" w:rsidP="00447C53">
      <w:pPr>
        <w:tabs>
          <w:tab w:val="left" w:pos="567"/>
          <w:tab w:val="left" w:pos="851"/>
        </w:tabs>
        <w:jc w:val="both"/>
        <w:rPr>
          <w:szCs w:val="24"/>
        </w:rPr>
      </w:pPr>
    </w:p>
    <w:p w:rsidR="00447C53" w:rsidRDefault="00447C53" w:rsidP="00447C53">
      <w:pPr>
        <w:tabs>
          <w:tab w:val="left" w:pos="567"/>
          <w:tab w:val="left" w:pos="851"/>
        </w:tabs>
        <w:jc w:val="both"/>
        <w:rPr>
          <w:szCs w:val="24"/>
        </w:rPr>
      </w:pPr>
      <w:r>
        <w:rPr>
          <w:szCs w:val="24"/>
        </w:rPr>
        <w:t xml:space="preserve">  </w:t>
      </w:r>
      <w:r>
        <w:rPr>
          <w:rStyle w:val="Barcode"/>
          <w:color w:val="000000"/>
          <w:szCs w:val="24"/>
        </w:rPr>
        <w:t>Подрядчик ________________      Заказчик ____________________________</w:t>
      </w:r>
    </w:p>
    <w:p w:rsidR="00447C53" w:rsidRDefault="00447C53" w:rsidP="00447C53">
      <w:pPr>
        <w:rPr>
          <w:szCs w:val="24"/>
        </w:rPr>
      </w:pPr>
    </w:p>
    <w:p w:rsidR="00447C53" w:rsidRDefault="00447C53" w:rsidP="00447C53">
      <w:pPr>
        <w:rPr>
          <w:szCs w:val="24"/>
        </w:rPr>
      </w:pPr>
    </w:p>
    <w:p w:rsidR="00447C53" w:rsidRDefault="00447C53" w:rsidP="00447C53">
      <w:pPr>
        <w:rPr>
          <w:szCs w:val="24"/>
        </w:rPr>
      </w:pPr>
    </w:p>
    <w:p w:rsidR="00447C53" w:rsidRDefault="00447C53" w:rsidP="00447C53">
      <w:pPr>
        <w:rPr>
          <w:szCs w:val="24"/>
        </w:rPr>
      </w:pPr>
    </w:p>
    <w:p w:rsidR="00447C53" w:rsidRDefault="00447C53" w:rsidP="00447C53">
      <w:pPr>
        <w:rPr>
          <w:szCs w:val="24"/>
        </w:rPr>
      </w:pPr>
    </w:p>
    <w:p w:rsidR="00447C53" w:rsidRDefault="00447C53" w:rsidP="00447C53">
      <w:pPr>
        <w:rPr>
          <w:szCs w:val="24"/>
        </w:rPr>
      </w:pPr>
    </w:p>
    <w:p w:rsidR="00447C53" w:rsidRDefault="00447C53" w:rsidP="00447C53">
      <w:pPr>
        <w:rPr>
          <w:szCs w:val="24"/>
        </w:rPr>
      </w:pPr>
    </w:p>
    <w:p w:rsidR="00447C53" w:rsidRDefault="00447C53" w:rsidP="00447C53">
      <w:pPr>
        <w:rPr>
          <w:szCs w:val="24"/>
        </w:rPr>
      </w:pPr>
    </w:p>
    <w:p w:rsidR="00447C53" w:rsidRDefault="00447C53" w:rsidP="00447C53">
      <w:pPr>
        <w:rPr>
          <w:szCs w:val="24"/>
        </w:rPr>
      </w:pPr>
    </w:p>
    <w:p w:rsidR="00447C53" w:rsidRDefault="00447C53" w:rsidP="00447C53">
      <w:pPr>
        <w:rPr>
          <w:szCs w:val="24"/>
        </w:rPr>
      </w:pPr>
    </w:p>
    <w:p w:rsidR="00447C53" w:rsidRDefault="00447C53" w:rsidP="00447C53">
      <w:pPr>
        <w:rPr>
          <w:szCs w:val="24"/>
        </w:rPr>
      </w:pPr>
    </w:p>
    <w:p w:rsidR="00447C53" w:rsidRDefault="00447C53" w:rsidP="00447C53">
      <w:pPr>
        <w:rPr>
          <w:szCs w:val="24"/>
        </w:rPr>
      </w:pPr>
    </w:p>
    <w:p w:rsidR="00447C53" w:rsidRDefault="00447C53" w:rsidP="00447C53">
      <w:pPr>
        <w:rPr>
          <w:szCs w:val="24"/>
        </w:rPr>
      </w:pPr>
    </w:p>
    <w:p w:rsidR="00447C53" w:rsidRDefault="00447C53" w:rsidP="00447C53">
      <w:pPr>
        <w:rPr>
          <w:szCs w:val="24"/>
        </w:rPr>
      </w:pPr>
    </w:p>
    <w:p w:rsidR="00447C53" w:rsidRDefault="00447C53" w:rsidP="00447C53">
      <w:pPr>
        <w:rPr>
          <w:szCs w:val="24"/>
        </w:rPr>
      </w:pPr>
    </w:p>
    <w:p w:rsidR="00447C53" w:rsidRDefault="00447C53" w:rsidP="00447C53">
      <w:pPr>
        <w:rPr>
          <w:szCs w:val="24"/>
        </w:rPr>
      </w:pPr>
    </w:p>
    <w:p w:rsidR="00447C53" w:rsidRDefault="00447C53" w:rsidP="00447C53">
      <w:pPr>
        <w:rPr>
          <w:szCs w:val="24"/>
        </w:rPr>
      </w:pPr>
    </w:p>
    <w:p w:rsidR="00447C53" w:rsidRDefault="00447C53" w:rsidP="00447C53">
      <w:pPr>
        <w:rPr>
          <w:szCs w:val="24"/>
        </w:rPr>
      </w:pPr>
    </w:p>
    <w:p w:rsidR="00447C53" w:rsidRDefault="00447C53" w:rsidP="00447C53">
      <w:pPr>
        <w:rPr>
          <w:szCs w:val="24"/>
        </w:rPr>
      </w:pPr>
    </w:p>
    <w:p w:rsidR="00447C53" w:rsidRDefault="00447C53" w:rsidP="00447C53">
      <w:pPr>
        <w:rPr>
          <w:szCs w:val="24"/>
        </w:rPr>
      </w:pPr>
    </w:p>
    <w:p w:rsidR="00447C53" w:rsidRDefault="00447C53" w:rsidP="00447C53">
      <w:pPr>
        <w:rPr>
          <w:szCs w:val="24"/>
        </w:rPr>
      </w:pPr>
    </w:p>
    <w:p w:rsidR="00447C53" w:rsidRDefault="00447C53" w:rsidP="00447C53">
      <w:pPr>
        <w:rPr>
          <w:szCs w:val="24"/>
        </w:rPr>
      </w:pPr>
    </w:p>
    <w:p w:rsidR="00447C53" w:rsidRPr="00394A61" w:rsidRDefault="00447C53" w:rsidP="00447C53">
      <w:pPr>
        <w:spacing w:line="240" w:lineRule="atLeast"/>
        <w:jc w:val="right"/>
        <w:rPr>
          <w:rFonts w:eastAsia="Calibri"/>
          <w:sz w:val="22"/>
          <w:szCs w:val="22"/>
          <w:lang w:eastAsia="en-US"/>
        </w:rPr>
      </w:pPr>
      <w:r w:rsidRPr="00394A61">
        <w:rPr>
          <w:rFonts w:eastAsia="Calibri"/>
          <w:sz w:val="22"/>
          <w:szCs w:val="22"/>
          <w:lang w:eastAsia="en-US"/>
        </w:rPr>
        <w:t>Приложение №1</w:t>
      </w:r>
      <w:r>
        <w:rPr>
          <w:rFonts w:eastAsia="Calibri"/>
        </w:rPr>
        <w:t>3</w:t>
      </w:r>
    </w:p>
    <w:p w:rsidR="00447C53" w:rsidRPr="00394A61" w:rsidRDefault="00447C53" w:rsidP="00447C53">
      <w:pPr>
        <w:spacing w:line="240" w:lineRule="atLeast"/>
        <w:jc w:val="right"/>
        <w:rPr>
          <w:rFonts w:eastAsia="Calibri"/>
          <w:sz w:val="22"/>
          <w:szCs w:val="22"/>
          <w:lang w:eastAsia="en-US"/>
        </w:rPr>
      </w:pPr>
      <w:r w:rsidRPr="00394A61">
        <w:rPr>
          <w:rFonts w:eastAsia="Calibri"/>
          <w:sz w:val="22"/>
          <w:szCs w:val="22"/>
          <w:lang w:eastAsia="en-US"/>
        </w:rPr>
        <w:lastRenderedPageBreak/>
        <w:t>к Договору _____№____от_______</w:t>
      </w:r>
    </w:p>
    <w:p w:rsidR="00CF60F6" w:rsidRDefault="00CF60F6" w:rsidP="00447C53">
      <w:pPr>
        <w:spacing w:after="200" w:line="276" w:lineRule="auto"/>
        <w:jc w:val="center"/>
        <w:rPr>
          <w:rFonts w:eastAsia="Calibri"/>
          <w:b/>
          <w:sz w:val="22"/>
          <w:szCs w:val="22"/>
          <w:lang w:eastAsia="en-US"/>
        </w:rPr>
      </w:pPr>
    </w:p>
    <w:p w:rsidR="00447C53" w:rsidRPr="00394A61" w:rsidRDefault="00447C53" w:rsidP="00447C53">
      <w:pPr>
        <w:spacing w:after="200" w:line="276" w:lineRule="auto"/>
        <w:jc w:val="center"/>
        <w:rPr>
          <w:rFonts w:eastAsia="Calibri"/>
          <w:b/>
          <w:sz w:val="22"/>
          <w:szCs w:val="22"/>
          <w:lang w:eastAsia="en-US"/>
        </w:rPr>
      </w:pPr>
      <w:r w:rsidRPr="00394A61">
        <w:rPr>
          <w:rFonts w:eastAsia="Calibri"/>
          <w:b/>
          <w:sz w:val="22"/>
          <w:szCs w:val="22"/>
          <w:lang w:eastAsia="en-US"/>
        </w:rPr>
        <w:t>Заверения сторон</w:t>
      </w:r>
    </w:p>
    <w:p w:rsidR="00447C53" w:rsidRPr="00394A61" w:rsidRDefault="00447C53" w:rsidP="00447C53">
      <w:pPr>
        <w:spacing w:after="200" w:line="276" w:lineRule="auto"/>
        <w:jc w:val="both"/>
        <w:rPr>
          <w:rFonts w:eastAsia="Calibri"/>
          <w:sz w:val="22"/>
          <w:szCs w:val="22"/>
          <w:lang w:eastAsia="en-US"/>
        </w:rPr>
      </w:pPr>
      <w:r w:rsidRPr="00394A61">
        <w:rPr>
          <w:rFonts w:eastAsia="Calibri"/>
          <w:sz w:val="22"/>
          <w:szCs w:val="22"/>
          <w:lang w:eastAsia="en-US"/>
        </w:rPr>
        <w:t xml:space="preserve">1. В соответствии со ст. 431.2 Гражданского кодекса Российской Федерации, Стороны (совместно именуемые – «Стороны», по отдельности именуемые – «Сторона») заверяют друг друга о том, что каждой из Сторон, как на момент заключения настоящего договора, так и в течение всего срока действия договора будут соблюдены следующие условия: </w:t>
      </w:r>
    </w:p>
    <w:p w:rsidR="00447C53" w:rsidRPr="00394A61" w:rsidRDefault="00447C53" w:rsidP="00447C53">
      <w:pPr>
        <w:spacing w:after="200" w:line="276" w:lineRule="auto"/>
        <w:jc w:val="both"/>
        <w:rPr>
          <w:rFonts w:eastAsia="Calibri"/>
          <w:sz w:val="22"/>
          <w:szCs w:val="22"/>
          <w:lang w:eastAsia="en-US"/>
        </w:rPr>
      </w:pPr>
      <w:r w:rsidRPr="00394A61">
        <w:rPr>
          <w:rFonts w:eastAsia="Calibri"/>
          <w:sz w:val="22"/>
          <w:szCs w:val="22"/>
          <w:lang w:eastAsia="en-US"/>
        </w:rPr>
        <w:t>1.1. Сторона является компанией, надлежащим образом учрежденной, действующей и отвечающей всем законным требованиям законодательства Российской Федерации/Иностранного государства, обладающей правом осуществления деятельности на территории Российской Федерации.</w:t>
      </w:r>
    </w:p>
    <w:p w:rsidR="00447C53" w:rsidRPr="00394A61" w:rsidRDefault="00447C53" w:rsidP="00447C53">
      <w:pPr>
        <w:spacing w:after="200" w:line="276" w:lineRule="auto"/>
        <w:jc w:val="both"/>
        <w:rPr>
          <w:rFonts w:eastAsia="Calibri"/>
          <w:sz w:val="22"/>
          <w:szCs w:val="22"/>
          <w:lang w:eastAsia="en-US"/>
        </w:rPr>
      </w:pPr>
      <w:r w:rsidRPr="00394A61">
        <w:rPr>
          <w:rFonts w:eastAsia="Calibri"/>
          <w:sz w:val="22"/>
          <w:szCs w:val="22"/>
          <w:lang w:eastAsia="en-US"/>
        </w:rPr>
        <w:t>1.2. Стороной соблюдены все правила и процедуры, установленные учредительными документами, законодательством Российской Федерации и/или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настоящего Договора.</w:t>
      </w:r>
    </w:p>
    <w:p w:rsidR="00447C53" w:rsidRPr="00394A61" w:rsidRDefault="00447C53" w:rsidP="00447C53">
      <w:pPr>
        <w:spacing w:after="200" w:line="276" w:lineRule="auto"/>
        <w:jc w:val="both"/>
        <w:rPr>
          <w:rFonts w:eastAsia="Calibri"/>
          <w:sz w:val="22"/>
          <w:szCs w:val="22"/>
          <w:lang w:eastAsia="en-US"/>
        </w:rPr>
      </w:pPr>
      <w:r w:rsidRPr="00394A61">
        <w:rPr>
          <w:rFonts w:eastAsia="Calibri"/>
          <w:sz w:val="22"/>
          <w:szCs w:val="22"/>
          <w:lang w:eastAsia="en-US"/>
        </w:rPr>
        <w:t>1.3.  Сторона корректно и в полном объеме в соответствии с законодательством Российской Федерации отражает хозяйственные операции, связанные с исполнением настоящего договора.</w:t>
      </w:r>
    </w:p>
    <w:p w:rsidR="00447C53" w:rsidRPr="00394A61" w:rsidRDefault="00447C53" w:rsidP="00447C53">
      <w:pPr>
        <w:spacing w:after="200" w:line="276" w:lineRule="auto"/>
        <w:jc w:val="both"/>
        <w:rPr>
          <w:rFonts w:eastAsia="Calibri"/>
          <w:sz w:val="22"/>
          <w:szCs w:val="22"/>
          <w:lang w:eastAsia="en-US"/>
        </w:rPr>
      </w:pPr>
      <w:r w:rsidRPr="00394A61">
        <w:rPr>
          <w:rFonts w:eastAsia="Calibri"/>
          <w:sz w:val="22"/>
          <w:szCs w:val="22"/>
          <w:lang w:eastAsia="en-US"/>
        </w:rPr>
        <w:t>1.4. Сторона своевременно и в полном объеме уплачивает налоги и сборы в соответствии с законодательством Российской Федерации.</w:t>
      </w:r>
    </w:p>
    <w:p w:rsidR="00447C53" w:rsidRPr="00394A61" w:rsidRDefault="00447C53" w:rsidP="00447C53">
      <w:pPr>
        <w:spacing w:after="200" w:line="276" w:lineRule="auto"/>
        <w:jc w:val="both"/>
        <w:rPr>
          <w:rFonts w:eastAsia="Calibri"/>
          <w:sz w:val="22"/>
          <w:szCs w:val="22"/>
          <w:lang w:eastAsia="en-US"/>
        </w:rPr>
      </w:pPr>
      <w:r w:rsidRPr="00394A61">
        <w:rPr>
          <w:rFonts w:eastAsia="Calibri"/>
          <w:sz w:val="22"/>
          <w:szCs w:val="22"/>
          <w:lang w:eastAsia="en-US"/>
        </w:rPr>
        <w:t>1.5. Учредителем/учредителями Стороны являются лица, не являющиеся массовыми учредителем/учредителями.</w:t>
      </w:r>
    </w:p>
    <w:p w:rsidR="00447C53" w:rsidRPr="00394A61" w:rsidRDefault="00447C53" w:rsidP="00447C53">
      <w:pPr>
        <w:spacing w:after="200" w:line="276" w:lineRule="auto"/>
        <w:jc w:val="both"/>
        <w:rPr>
          <w:rFonts w:eastAsia="Calibri"/>
          <w:sz w:val="22"/>
          <w:szCs w:val="22"/>
          <w:lang w:eastAsia="en-US"/>
        </w:rPr>
      </w:pPr>
      <w:r w:rsidRPr="00394A61">
        <w:rPr>
          <w:rFonts w:eastAsia="Calibri"/>
          <w:sz w:val="22"/>
          <w:szCs w:val="22"/>
          <w:lang w:eastAsia="en-US"/>
        </w:rPr>
        <w:t>1.6. Руководителем/руководителями Стороны являются лица, не являющиеся массовыми руководителем/руководителями.</w:t>
      </w:r>
    </w:p>
    <w:p w:rsidR="00447C53" w:rsidRPr="00394A61" w:rsidRDefault="00447C53" w:rsidP="00447C53">
      <w:pPr>
        <w:spacing w:after="200" w:line="276" w:lineRule="auto"/>
        <w:jc w:val="both"/>
        <w:rPr>
          <w:rFonts w:eastAsia="Calibri"/>
          <w:sz w:val="22"/>
          <w:szCs w:val="22"/>
          <w:lang w:eastAsia="en-US"/>
        </w:rPr>
      </w:pPr>
      <w:r w:rsidRPr="00394A61">
        <w:rPr>
          <w:rFonts w:eastAsia="Calibri"/>
          <w:sz w:val="22"/>
          <w:szCs w:val="22"/>
          <w:lang w:eastAsia="en-US"/>
        </w:rPr>
        <w:t>1.7. Сторона фактически находится по адресу, указанному в Едином государственном реестре юридических лиц.</w:t>
      </w:r>
    </w:p>
    <w:p w:rsidR="00447C53" w:rsidRPr="00394A61" w:rsidRDefault="00447C53" w:rsidP="00447C53">
      <w:pPr>
        <w:spacing w:after="200" w:line="276" w:lineRule="auto"/>
        <w:jc w:val="both"/>
        <w:rPr>
          <w:rFonts w:eastAsia="Calibri"/>
          <w:sz w:val="22"/>
          <w:szCs w:val="22"/>
          <w:lang w:eastAsia="en-US"/>
        </w:rPr>
      </w:pPr>
      <w:r w:rsidRPr="00394A61">
        <w:rPr>
          <w:rFonts w:eastAsia="Calibri"/>
          <w:sz w:val="22"/>
          <w:szCs w:val="22"/>
          <w:lang w:eastAsia="en-US"/>
        </w:rPr>
        <w:t>1.8. Сторона располагает необходимыми человеческими и материальными ресурсами (в том числе, но не ограничиваясь: имеет в наличии офисы, склады, транспорт и т.д.), достаточными для своевременного и надлежащего исполнения обязательств по настоящему договору.</w:t>
      </w:r>
    </w:p>
    <w:p w:rsidR="00447C53" w:rsidRPr="00394A61" w:rsidRDefault="00447C53" w:rsidP="00447C53">
      <w:pPr>
        <w:spacing w:after="200" w:line="276" w:lineRule="auto"/>
        <w:jc w:val="both"/>
        <w:rPr>
          <w:rFonts w:eastAsia="Calibri"/>
          <w:sz w:val="22"/>
          <w:szCs w:val="22"/>
          <w:lang w:eastAsia="en-US"/>
        </w:rPr>
      </w:pPr>
      <w:r w:rsidRPr="00394A61">
        <w:rPr>
          <w:rFonts w:eastAsia="Calibri"/>
          <w:sz w:val="22"/>
          <w:szCs w:val="22"/>
          <w:lang w:eastAsia="en-US"/>
        </w:rPr>
        <w:t>2. Подрядчик обязуется привлекать к исполнению настоящего договора Субподрядчиков, которые будут соответствовать условиям и выполнять условия, указанные в пунктах 1.1-1.8 как на момент заключения договора с соответствующим Субподрядчиком, так и в течение всего срока действия договора с соответствующим Субподрядчиком.</w:t>
      </w:r>
    </w:p>
    <w:p w:rsidR="00447C53" w:rsidRPr="00394A61" w:rsidRDefault="00447C53" w:rsidP="00447C53">
      <w:pPr>
        <w:spacing w:after="200" w:line="276" w:lineRule="auto"/>
        <w:jc w:val="both"/>
        <w:rPr>
          <w:rFonts w:eastAsia="Calibri"/>
          <w:sz w:val="22"/>
          <w:szCs w:val="22"/>
          <w:lang w:eastAsia="en-US"/>
        </w:rPr>
      </w:pPr>
      <w:r w:rsidRPr="00394A61">
        <w:rPr>
          <w:rFonts w:eastAsia="Calibri"/>
          <w:sz w:val="22"/>
          <w:szCs w:val="22"/>
          <w:lang w:eastAsia="en-US"/>
        </w:rPr>
        <w:t>3. В случае нарушения Подрядчиком какого-либо условия и/или условий, указанных в пункте 1, Заказчик вправе в любое время в одностороннем внесудебном порядке расторгнуть настоящий Договор полностью или частично без возмещения Подрядчику убытков, связанных с прекращением Договора, а также требовать уплаты неустойки в случаях, предусмотренных п.8.17 настоящего Договора (раздел «Ответственность Сторон»).</w:t>
      </w:r>
    </w:p>
    <w:p w:rsidR="00447C53" w:rsidRPr="00394A61" w:rsidRDefault="00447C53" w:rsidP="00447C53">
      <w:pPr>
        <w:spacing w:after="200" w:line="276" w:lineRule="auto"/>
        <w:jc w:val="both"/>
        <w:rPr>
          <w:rFonts w:eastAsia="Calibri"/>
          <w:sz w:val="22"/>
          <w:szCs w:val="22"/>
          <w:lang w:eastAsia="en-US"/>
        </w:rPr>
      </w:pPr>
    </w:p>
    <w:p w:rsidR="00447C53" w:rsidRPr="00394A61" w:rsidRDefault="00447C53" w:rsidP="00447C53">
      <w:pPr>
        <w:tabs>
          <w:tab w:val="left" w:pos="567"/>
          <w:tab w:val="left" w:pos="851"/>
        </w:tabs>
        <w:jc w:val="both"/>
        <w:rPr>
          <w:rFonts w:eastAsia="Calibri"/>
          <w:sz w:val="22"/>
          <w:szCs w:val="22"/>
        </w:rPr>
      </w:pPr>
      <w:r w:rsidRPr="00394A61">
        <w:rPr>
          <w:rFonts w:eastAsia="Calibri"/>
          <w:color w:val="000000"/>
          <w:sz w:val="22"/>
          <w:szCs w:val="22"/>
          <w:shd w:val="clear" w:color="auto" w:fill="FFFFFF"/>
        </w:rPr>
        <w:t>Подрядчик ___________________________                        Заказчик ____________________________</w:t>
      </w:r>
    </w:p>
    <w:p w:rsidR="00447C53" w:rsidRPr="0096341C" w:rsidRDefault="00447C53" w:rsidP="00447C53">
      <w:pPr>
        <w:rPr>
          <w:szCs w:val="24"/>
        </w:rPr>
      </w:pPr>
    </w:p>
    <w:p w:rsidR="00A25A6E" w:rsidRDefault="00A25A6E"/>
    <w:sectPr w:rsidR="00A25A6E" w:rsidSect="00BC3BBB">
      <w:headerReference w:type="default" r:id="rId12"/>
      <w:footerReference w:type="default" r:id="rId13"/>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3BBB" w:rsidRDefault="00BC3BBB">
      <w:r>
        <w:separator/>
      </w:r>
    </w:p>
  </w:endnote>
  <w:endnote w:type="continuationSeparator" w:id="0">
    <w:p w:rsidR="00BC3BBB" w:rsidRDefault="00BC3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3BBB" w:rsidRDefault="00BC3BBB" w:rsidP="00BC3BBB">
    <w:pPr>
      <w:pStyle w:val="a5"/>
      <w:jc w:val="right"/>
    </w:pPr>
    <w:r w:rsidRPr="003B44B1">
      <w:rPr>
        <w:b/>
        <w:i/>
        <w:sz w:val="20"/>
        <w:szCs w:val="20"/>
      </w:rPr>
      <w:t>Типовой договор</w:t>
    </w:r>
    <w:r w:rsidRPr="003B44B1">
      <w:rPr>
        <w:i/>
        <w:sz w:val="20"/>
        <w:szCs w:val="20"/>
      </w:rPr>
      <w:t xml:space="preserve"> </w:t>
    </w:r>
    <w:r w:rsidRPr="003B44B1">
      <w:rPr>
        <w:i/>
        <w:sz w:val="20"/>
        <w:szCs w:val="20"/>
      </w:rPr>
      <w:tab/>
    </w:r>
    <w:r w:rsidRPr="003B44B1">
      <w:rPr>
        <w:i/>
        <w:sz w:val="20"/>
        <w:szCs w:val="20"/>
      </w:rPr>
      <w:tab/>
    </w:r>
    <w:r w:rsidRPr="003B44B1">
      <w:fldChar w:fldCharType="begin"/>
    </w:r>
    <w:r w:rsidRPr="003B44B1">
      <w:instrText>PAGE   \* MERGEFORMAT</w:instrText>
    </w:r>
    <w:r w:rsidRPr="003B44B1">
      <w:fldChar w:fldCharType="separate"/>
    </w:r>
    <w:r w:rsidR="00666DCC">
      <w:rPr>
        <w:noProof/>
      </w:rPr>
      <w:t>1</w:t>
    </w:r>
    <w:r w:rsidRPr="003B44B1">
      <w:fldChar w:fldCharType="end"/>
    </w:r>
  </w:p>
  <w:p w:rsidR="00BC3BBB" w:rsidRPr="000D6105" w:rsidRDefault="00BC3BBB" w:rsidP="00BC3BBB">
    <w:pPr>
      <w:pStyle w:val="a5"/>
    </w:pPr>
  </w:p>
  <w:p w:rsidR="00BC3BBB" w:rsidRDefault="00BC3BBB" w:rsidP="00BC3BB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3BBB" w:rsidRDefault="00BC3BBB">
      <w:r>
        <w:separator/>
      </w:r>
    </w:p>
  </w:footnote>
  <w:footnote w:type="continuationSeparator" w:id="0">
    <w:p w:rsidR="00BC3BBB" w:rsidRDefault="00BC3B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3BBB" w:rsidRPr="002C230D" w:rsidRDefault="00BC3BBB" w:rsidP="00BC3BBB">
    <w:pPr>
      <w:pStyle w:val="a3"/>
      <w:tabs>
        <w:tab w:val="clear" w:pos="4677"/>
        <w:tab w:val="clear" w:pos="9355"/>
        <w:tab w:val="left" w:pos="6936"/>
      </w:tabs>
      <w:rPr>
        <w:lang w:val="en-US"/>
      </w:rP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7BF2"/>
    <w:multiLevelType w:val="multilevel"/>
    <w:tmpl w:val="77D45BC8"/>
    <w:lvl w:ilvl="0">
      <w:start w:val="8"/>
      <w:numFmt w:val="decimal"/>
      <w:lvlText w:val="%1."/>
      <w:lvlJc w:val="left"/>
      <w:pPr>
        <w:ind w:left="360" w:hanging="360"/>
      </w:p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15:restartNumberingAfterBreak="0">
    <w:nsid w:val="0821122C"/>
    <w:multiLevelType w:val="hybridMultilevel"/>
    <w:tmpl w:val="BD76E4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139B5D87"/>
    <w:multiLevelType w:val="multilevel"/>
    <w:tmpl w:val="A8900F4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70145A9"/>
    <w:multiLevelType w:val="multilevel"/>
    <w:tmpl w:val="57BC59D0"/>
    <w:lvl w:ilvl="0">
      <w:start w:val="10"/>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4" w15:restartNumberingAfterBreak="0">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1A491464"/>
    <w:multiLevelType w:val="multilevel"/>
    <w:tmpl w:val="EDAA36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3"/>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singl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AFD0D20"/>
    <w:multiLevelType w:val="multilevel"/>
    <w:tmpl w:val="828A8244"/>
    <w:lvl w:ilvl="0">
      <w:start w:val="9"/>
      <w:numFmt w:val="decimal"/>
      <w:lvlText w:val="%1."/>
      <w:lvlJc w:val="left"/>
      <w:pPr>
        <w:ind w:left="360" w:hanging="360"/>
      </w:pPr>
    </w:lvl>
    <w:lvl w:ilvl="1">
      <w:start w:val="1"/>
      <w:numFmt w:val="decimal"/>
      <w:lvlText w:val="%1.%2."/>
      <w:lvlJc w:val="left"/>
      <w:pPr>
        <w:ind w:left="1505" w:hanging="36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7" w15:restartNumberingAfterBreak="0">
    <w:nsid w:val="285215F5"/>
    <w:multiLevelType w:val="multilevel"/>
    <w:tmpl w:val="8812C2D8"/>
    <w:lvl w:ilvl="0">
      <w:start w:val="1"/>
      <w:numFmt w:val="decimal"/>
      <w:lvlText w:val="%1."/>
      <w:lvlJc w:val="left"/>
      <w:pPr>
        <w:tabs>
          <w:tab w:val="num" w:pos="3960"/>
        </w:tabs>
        <w:ind w:left="3960" w:hanging="360"/>
      </w:pPr>
      <w:rPr>
        <w:rFonts w:ascii="Times New Roman" w:eastAsia="Times New Roman" w:hAnsi="Times New Roman" w:cs="Times New Roman"/>
      </w:rPr>
    </w:lvl>
    <w:lvl w:ilvl="1">
      <w:start w:val="1"/>
      <w:numFmt w:val="decimal"/>
      <w:isLgl/>
      <w:lvlText w:val="%1.%2."/>
      <w:lvlJc w:val="left"/>
      <w:pPr>
        <w:tabs>
          <w:tab w:val="num" w:pos="1086"/>
        </w:tabs>
        <w:ind w:left="1086"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8" w15:restartNumberingAfterBreak="0">
    <w:nsid w:val="2B9827E9"/>
    <w:multiLevelType w:val="hybridMultilevel"/>
    <w:tmpl w:val="883CE44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9" w15:restartNumberingAfterBreak="0">
    <w:nsid w:val="378A6AE3"/>
    <w:multiLevelType w:val="multilevel"/>
    <w:tmpl w:val="8C980B7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3B282EC2"/>
    <w:multiLevelType w:val="multilevel"/>
    <w:tmpl w:val="2BB65A38"/>
    <w:lvl w:ilvl="0">
      <w:start w:val="12"/>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12" w15:restartNumberingAfterBreak="0">
    <w:nsid w:val="3E807910"/>
    <w:multiLevelType w:val="multilevel"/>
    <w:tmpl w:val="51B8818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3FD05E22"/>
    <w:multiLevelType w:val="multilevel"/>
    <w:tmpl w:val="3022E79A"/>
    <w:lvl w:ilvl="0">
      <w:start w:val="3"/>
      <w:numFmt w:val="decimal"/>
      <w:lvlText w:val="%1."/>
      <w:lvlJc w:val="left"/>
      <w:pPr>
        <w:ind w:left="540" w:hanging="540"/>
      </w:pPr>
      <w:rPr>
        <w:i w:val="0"/>
      </w:rPr>
    </w:lvl>
    <w:lvl w:ilvl="1">
      <w:start w:val="1"/>
      <w:numFmt w:val="decimal"/>
      <w:lvlText w:val="%1.%2."/>
      <w:lvlJc w:val="left"/>
      <w:pPr>
        <w:ind w:left="895" w:hanging="540"/>
      </w:pPr>
      <w:rPr>
        <w:i w:val="0"/>
      </w:rPr>
    </w:lvl>
    <w:lvl w:ilvl="2">
      <w:start w:val="1"/>
      <w:numFmt w:val="decimal"/>
      <w:lvlText w:val="%1.%2.%3."/>
      <w:lvlJc w:val="left"/>
      <w:pPr>
        <w:ind w:left="1430" w:hanging="720"/>
      </w:pPr>
      <w:rPr>
        <w:i w:val="0"/>
      </w:rPr>
    </w:lvl>
    <w:lvl w:ilvl="3">
      <w:start w:val="1"/>
      <w:numFmt w:val="decimal"/>
      <w:lvlText w:val="%1.%2.%3.%4."/>
      <w:lvlJc w:val="left"/>
      <w:pPr>
        <w:ind w:left="1785" w:hanging="720"/>
      </w:pPr>
      <w:rPr>
        <w:i w:val="0"/>
      </w:rPr>
    </w:lvl>
    <w:lvl w:ilvl="4">
      <w:start w:val="1"/>
      <w:numFmt w:val="decimal"/>
      <w:lvlText w:val="%1.%2.%3.%4.%5."/>
      <w:lvlJc w:val="left"/>
      <w:pPr>
        <w:ind w:left="2500" w:hanging="1080"/>
      </w:pPr>
      <w:rPr>
        <w:i w:val="0"/>
      </w:rPr>
    </w:lvl>
    <w:lvl w:ilvl="5">
      <w:start w:val="1"/>
      <w:numFmt w:val="decimal"/>
      <w:lvlText w:val="%1.%2.%3.%4.%5.%6."/>
      <w:lvlJc w:val="left"/>
      <w:pPr>
        <w:ind w:left="2855" w:hanging="1080"/>
      </w:pPr>
      <w:rPr>
        <w:i w:val="0"/>
      </w:rPr>
    </w:lvl>
    <w:lvl w:ilvl="6">
      <w:start w:val="1"/>
      <w:numFmt w:val="decimal"/>
      <w:lvlText w:val="%1.%2.%3.%4.%5.%6.%7."/>
      <w:lvlJc w:val="left"/>
      <w:pPr>
        <w:ind w:left="3570" w:hanging="1440"/>
      </w:pPr>
      <w:rPr>
        <w:i w:val="0"/>
      </w:rPr>
    </w:lvl>
    <w:lvl w:ilvl="7">
      <w:start w:val="1"/>
      <w:numFmt w:val="decimal"/>
      <w:lvlText w:val="%1.%2.%3.%4.%5.%6.%7.%8."/>
      <w:lvlJc w:val="left"/>
      <w:pPr>
        <w:ind w:left="3925" w:hanging="1440"/>
      </w:pPr>
      <w:rPr>
        <w:i w:val="0"/>
      </w:rPr>
    </w:lvl>
    <w:lvl w:ilvl="8">
      <w:start w:val="1"/>
      <w:numFmt w:val="decimal"/>
      <w:lvlText w:val="%1.%2.%3.%4.%5.%6.%7.%8.%9."/>
      <w:lvlJc w:val="left"/>
      <w:pPr>
        <w:ind w:left="4640" w:hanging="1800"/>
      </w:pPr>
      <w:rPr>
        <w:i w:val="0"/>
      </w:rPr>
    </w:lvl>
  </w:abstractNum>
  <w:abstractNum w:abstractNumId="14" w15:restartNumberingAfterBreak="0">
    <w:nsid w:val="40357647"/>
    <w:multiLevelType w:val="multilevel"/>
    <w:tmpl w:val="9AB20D1E"/>
    <w:lvl w:ilvl="0">
      <w:start w:val="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15" w15:restartNumberingAfterBreak="0">
    <w:nsid w:val="415814C1"/>
    <w:multiLevelType w:val="multilevel"/>
    <w:tmpl w:val="C3DA0446"/>
    <w:lvl w:ilvl="0">
      <w:start w:val="8"/>
      <w:numFmt w:val="decimal"/>
      <w:lvlText w:val="%1."/>
      <w:lvlJc w:val="left"/>
      <w:pPr>
        <w:ind w:left="480" w:hanging="480"/>
      </w:pPr>
    </w:lvl>
    <w:lvl w:ilvl="1">
      <w:start w:val="11"/>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6" w15:restartNumberingAfterBreak="0">
    <w:nsid w:val="4E0F4B3C"/>
    <w:multiLevelType w:val="multilevel"/>
    <w:tmpl w:val="BC2C9608"/>
    <w:lvl w:ilvl="0">
      <w:start w:val="1"/>
      <w:numFmt w:val="decimal"/>
      <w:lvlText w:val="10.%1."/>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71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710" w:firstLine="0"/>
      </w:pPr>
    </w:lvl>
    <w:lvl w:ilvl="5">
      <w:numFmt w:val="decimal"/>
      <w:lvlText w:val=""/>
      <w:lvlJc w:val="left"/>
      <w:pPr>
        <w:ind w:left="710" w:firstLine="0"/>
      </w:pPr>
    </w:lvl>
    <w:lvl w:ilvl="6">
      <w:numFmt w:val="decimal"/>
      <w:lvlText w:val=""/>
      <w:lvlJc w:val="left"/>
      <w:pPr>
        <w:ind w:left="710" w:firstLine="0"/>
      </w:pPr>
    </w:lvl>
    <w:lvl w:ilvl="7">
      <w:numFmt w:val="decimal"/>
      <w:lvlText w:val=""/>
      <w:lvlJc w:val="left"/>
      <w:pPr>
        <w:ind w:left="710" w:firstLine="0"/>
      </w:pPr>
    </w:lvl>
    <w:lvl w:ilvl="8">
      <w:numFmt w:val="decimal"/>
      <w:lvlText w:val=""/>
      <w:lvlJc w:val="left"/>
      <w:pPr>
        <w:ind w:left="710" w:firstLine="0"/>
      </w:pPr>
    </w:lvl>
  </w:abstractNum>
  <w:abstractNum w:abstractNumId="17"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54AA3C4B"/>
    <w:multiLevelType w:val="multilevel"/>
    <w:tmpl w:val="40C07DCC"/>
    <w:lvl w:ilvl="0">
      <w:start w:val="7"/>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9" w15:restartNumberingAfterBreak="0">
    <w:nsid w:val="55BC51D2"/>
    <w:multiLevelType w:val="multilevel"/>
    <w:tmpl w:val="2E1661BA"/>
    <w:lvl w:ilvl="0">
      <w:start w:val="8"/>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0" w15:restartNumberingAfterBreak="0">
    <w:nsid w:val="60F43DDE"/>
    <w:multiLevelType w:val="multilevel"/>
    <w:tmpl w:val="7ABE410C"/>
    <w:lvl w:ilvl="0">
      <w:start w:val="3"/>
      <w:numFmt w:val="decimal"/>
      <w:lvlText w:val="%1."/>
      <w:lvlJc w:val="left"/>
      <w:pPr>
        <w:ind w:left="645" w:hanging="645"/>
      </w:pPr>
    </w:lvl>
    <w:lvl w:ilvl="1">
      <w:start w:val="2"/>
      <w:numFmt w:val="decimal"/>
      <w:lvlText w:val="%1.%2."/>
      <w:lvlJc w:val="left"/>
      <w:pPr>
        <w:ind w:left="1000" w:hanging="645"/>
      </w:pPr>
    </w:lvl>
    <w:lvl w:ilvl="2">
      <w:start w:val="15"/>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21" w15:restartNumberingAfterBreak="0">
    <w:nsid w:val="657E5060"/>
    <w:multiLevelType w:val="multilevel"/>
    <w:tmpl w:val="4FC22CCC"/>
    <w:lvl w:ilvl="0">
      <w:start w:val="5"/>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22"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3" w15:restartNumberingAfterBreak="0">
    <w:nsid w:val="73FD0A03"/>
    <w:multiLevelType w:val="multilevel"/>
    <w:tmpl w:val="69A8EFDC"/>
    <w:lvl w:ilvl="0">
      <w:start w:val="1"/>
      <w:numFmt w:val="decimal"/>
      <w:lvlText w:val="%1."/>
      <w:lvlJc w:val="left"/>
      <w:pPr>
        <w:ind w:left="1048" w:hanging="480"/>
      </w:pPr>
      <w:rPr>
        <w:rFonts w:ascii="Times New Roman" w:eastAsia="Times New Roman" w:hAnsi="Times New Roman" w:cs="Times New Roman"/>
      </w:rPr>
    </w:lvl>
    <w:lvl w:ilvl="1">
      <w:start w:val="1"/>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24" w15:restartNumberingAfterBreak="0">
    <w:nsid w:val="7B0362EB"/>
    <w:multiLevelType w:val="multilevel"/>
    <w:tmpl w:val="35323CFC"/>
    <w:lvl w:ilvl="0">
      <w:start w:val="12"/>
      <w:numFmt w:val="decimal"/>
      <w:lvlText w:val="%1."/>
      <w:lvlJc w:val="left"/>
      <w:pPr>
        <w:ind w:left="480" w:hanging="480"/>
      </w:pPr>
    </w:lvl>
    <w:lvl w:ilvl="1">
      <w:start w:val="7"/>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20"/>
    <w:lvlOverride w:ilvl="0">
      <w:startOverride w:val="3"/>
    </w:lvlOverride>
    <w:lvlOverride w:ilvl="1">
      <w:startOverride w:val="2"/>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8"/>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9">
    <w:abstractNumId w:val="10"/>
    <w:lvlOverride w:ilvl="0">
      <w:startOverride w:val="1"/>
    </w:lvlOverride>
    <w:lvlOverride w:ilvl="1"/>
    <w:lvlOverride w:ilvl="2"/>
    <w:lvlOverride w:ilvl="3"/>
    <w:lvlOverride w:ilvl="4"/>
    <w:lvlOverride w:ilvl="5"/>
    <w:lvlOverride w:ilvl="6"/>
    <w:lvlOverride w:ilvl="7"/>
    <w:lvlOverride w:ilvl="8"/>
  </w:num>
  <w:num w:numId="20">
    <w:abstractNumId w:val="16"/>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1">
    <w:abstractNumId w:val="12"/>
    <w:lvlOverride w:ilvl="0">
      <w:startOverride w:val="1"/>
    </w:lvlOverride>
    <w:lvlOverride w:ilvl="1"/>
    <w:lvlOverride w:ilvl="2"/>
    <w:lvlOverride w:ilvl="3"/>
    <w:lvlOverride w:ilvl="4"/>
    <w:lvlOverride w:ilvl="5"/>
    <w:lvlOverride w:ilvl="6"/>
    <w:lvlOverride w:ilvl="7"/>
    <w:lvlOverride w:ilvl="8"/>
  </w:num>
  <w:num w:numId="22">
    <w:abstractNumId w:val="16"/>
  </w:num>
  <w:num w:numId="23">
    <w:abstractNumId w:val="5"/>
  </w:num>
  <w:num w:numId="24">
    <w:abstractNumId w:val="17"/>
  </w:num>
  <w:num w:numId="25">
    <w:abstractNumId w:val="9"/>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7BA"/>
    <w:rsid w:val="00000BE4"/>
    <w:rsid w:val="00001459"/>
    <w:rsid w:val="0000479F"/>
    <w:rsid w:val="0001283A"/>
    <w:rsid w:val="00014DFB"/>
    <w:rsid w:val="0001653B"/>
    <w:rsid w:val="000167CD"/>
    <w:rsid w:val="00017AE7"/>
    <w:rsid w:val="00022CC3"/>
    <w:rsid w:val="000236F4"/>
    <w:rsid w:val="00023BA0"/>
    <w:rsid w:val="00023D8D"/>
    <w:rsid w:val="00025692"/>
    <w:rsid w:val="000267CF"/>
    <w:rsid w:val="00031E9B"/>
    <w:rsid w:val="00034811"/>
    <w:rsid w:val="00035D66"/>
    <w:rsid w:val="00036DF8"/>
    <w:rsid w:val="00037BAC"/>
    <w:rsid w:val="0004283C"/>
    <w:rsid w:val="000442CB"/>
    <w:rsid w:val="00046265"/>
    <w:rsid w:val="0005354A"/>
    <w:rsid w:val="0005466E"/>
    <w:rsid w:val="00061E21"/>
    <w:rsid w:val="00063213"/>
    <w:rsid w:val="000640CA"/>
    <w:rsid w:val="00064605"/>
    <w:rsid w:val="00064F2E"/>
    <w:rsid w:val="00065FA6"/>
    <w:rsid w:val="000671DF"/>
    <w:rsid w:val="00072BEB"/>
    <w:rsid w:val="0008071C"/>
    <w:rsid w:val="00084A08"/>
    <w:rsid w:val="000870D3"/>
    <w:rsid w:val="000904A3"/>
    <w:rsid w:val="0009283B"/>
    <w:rsid w:val="00093304"/>
    <w:rsid w:val="000934B6"/>
    <w:rsid w:val="00093E41"/>
    <w:rsid w:val="00096415"/>
    <w:rsid w:val="00097E76"/>
    <w:rsid w:val="000A00F4"/>
    <w:rsid w:val="000A1909"/>
    <w:rsid w:val="000A2E23"/>
    <w:rsid w:val="000A2F12"/>
    <w:rsid w:val="000A449F"/>
    <w:rsid w:val="000A4725"/>
    <w:rsid w:val="000A67DB"/>
    <w:rsid w:val="000B007F"/>
    <w:rsid w:val="000B02DE"/>
    <w:rsid w:val="000B0A99"/>
    <w:rsid w:val="000B2347"/>
    <w:rsid w:val="000B3589"/>
    <w:rsid w:val="000C068F"/>
    <w:rsid w:val="000C3E3C"/>
    <w:rsid w:val="000C5283"/>
    <w:rsid w:val="000C566F"/>
    <w:rsid w:val="000C6F9A"/>
    <w:rsid w:val="000D028C"/>
    <w:rsid w:val="000D0B5D"/>
    <w:rsid w:val="000D15AE"/>
    <w:rsid w:val="000D2367"/>
    <w:rsid w:val="000D24AE"/>
    <w:rsid w:val="000D5C91"/>
    <w:rsid w:val="000D7428"/>
    <w:rsid w:val="000E05AB"/>
    <w:rsid w:val="000E447B"/>
    <w:rsid w:val="000E4BB0"/>
    <w:rsid w:val="000E4F17"/>
    <w:rsid w:val="000E697C"/>
    <w:rsid w:val="000F02C7"/>
    <w:rsid w:val="000F0AFF"/>
    <w:rsid w:val="000F4E02"/>
    <w:rsid w:val="000F592C"/>
    <w:rsid w:val="00100627"/>
    <w:rsid w:val="00100AF8"/>
    <w:rsid w:val="00101124"/>
    <w:rsid w:val="001028DC"/>
    <w:rsid w:val="00105EC4"/>
    <w:rsid w:val="001073B6"/>
    <w:rsid w:val="00110A5A"/>
    <w:rsid w:val="00110B47"/>
    <w:rsid w:val="00110DCD"/>
    <w:rsid w:val="001178E2"/>
    <w:rsid w:val="001220FD"/>
    <w:rsid w:val="001301A7"/>
    <w:rsid w:val="0013092C"/>
    <w:rsid w:val="00133877"/>
    <w:rsid w:val="00136185"/>
    <w:rsid w:val="001361AF"/>
    <w:rsid w:val="00136B2F"/>
    <w:rsid w:val="00136E38"/>
    <w:rsid w:val="001378A8"/>
    <w:rsid w:val="00142890"/>
    <w:rsid w:val="00142F49"/>
    <w:rsid w:val="00145C85"/>
    <w:rsid w:val="0015073F"/>
    <w:rsid w:val="001518CA"/>
    <w:rsid w:val="00151AA0"/>
    <w:rsid w:val="001548E6"/>
    <w:rsid w:val="0015580F"/>
    <w:rsid w:val="001567D2"/>
    <w:rsid w:val="00156B3D"/>
    <w:rsid w:val="00160DAF"/>
    <w:rsid w:val="0016275A"/>
    <w:rsid w:val="00162C6E"/>
    <w:rsid w:val="00163C48"/>
    <w:rsid w:val="00164913"/>
    <w:rsid w:val="00167E95"/>
    <w:rsid w:val="00167FA4"/>
    <w:rsid w:val="001705F1"/>
    <w:rsid w:val="00172192"/>
    <w:rsid w:val="00181E15"/>
    <w:rsid w:val="00182F47"/>
    <w:rsid w:val="00184D8C"/>
    <w:rsid w:val="001910C9"/>
    <w:rsid w:val="0019178F"/>
    <w:rsid w:val="00193577"/>
    <w:rsid w:val="00193811"/>
    <w:rsid w:val="001949F4"/>
    <w:rsid w:val="001A0E92"/>
    <w:rsid w:val="001A11D5"/>
    <w:rsid w:val="001A1449"/>
    <w:rsid w:val="001A3472"/>
    <w:rsid w:val="001A42F0"/>
    <w:rsid w:val="001B0FCB"/>
    <w:rsid w:val="001B46F2"/>
    <w:rsid w:val="001B483B"/>
    <w:rsid w:val="001B4EC7"/>
    <w:rsid w:val="001C077E"/>
    <w:rsid w:val="001C1590"/>
    <w:rsid w:val="001C17C9"/>
    <w:rsid w:val="001C3C57"/>
    <w:rsid w:val="001C5E14"/>
    <w:rsid w:val="001C6109"/>
    <w:rsid w:val="001C63AF"/>
    <w:rsid w:val="001D7730"/>
    <w:rsid w:val="001D7C88"/>
    <w:rsid w:val="001D7D51"/>
    <w:rsid w:val="001E1381"/>
    <w:rsid w:val="001E2B52"/>
    <w:rsid w:val="001E47F5"/>
    <w:rsid w:val="001F1D74"/>
    <w:rsid w:val="001F2112"/>
    <w:rsid w:val="001F5679"/>
    <w:rsid w:val="001F6542"/>
    <w:rsid w:val="001F71F2"/>
    <w:rsid w:val="001F797F"/>
    <w:rsid w:val="00202C19"/>
    <w:rsid w:val="00210788"/>
    <w:rsid w:val="00212146"/>
    <w:rsid w:val="00214340"/>
    <w:rsid w:val="00216186"/>
    <w:rsid w:val="00216A89"/>
    <w:rsid w:val="00217EF4"/>
    <w:rsid w:val="00221997"/>
    <w:rsid w:val="00223F83"/>
    <w:rsid w:val="00224E38"/>
    <w:rsid w:val="002279A5"/>
    <w:rsid w:val="00230D1C"/>
    <w:rsid w:val="00234DF0"/>
    <w:rsid w:val="002354F4"/>
    <w:rsid w:val="002364AA"/>
    <w:rsid w:val="00237896"/>
    <w:rsid w:val="00240D12"/>
    <w:rsid w:val="00242517"/>
    <w:rsid w:val="00247EE2"/>
    <w:rsid w:val="00250581"/>
    <w:rsid w:val="00250688"/>
    <w:rsid w:val="002520DF"/>
    <w:rsid w:val="00255C46"/>
    <w:rsid w:val="00256035"/>
    <w:rsid w:val="00256799"/>
    <w:rsid w:val="00260E59"/>
    <w:rsid w:val="002624AC"/>
    <w:rsid w:val="0026641A"/>
    <w:rsid w:val="00266BD8"/>
    <w:rsid w:val="00267727"/>
    <w:rsid w:val="00271962"/>
    <w:rsid w:val="00273B47"/>
    <w:rsid w:val="00273D36"/>
    <w:rsid w:val="00275FAB"/>
    <w:rsid w:val="00281FFC"/>
    <w:rsid w:val="00282A08"/>
    <w:rsid w:val="00282D6D"/>
    <w:rsid w:val="00282D9B"/>
    <w:rsid w:val="00285E44"/>
    <w:rsid w:val="00286021"/>
    <w:rsid w:val="002878AC"/>
    <w:rsid w:val="00292C50"/>
    <w:rsid w:val="00292F56"/>
    <w:rsid w:val="00294164"/>
    <w:rsid w:val="00297DA8"/>
    <w:rsid w:val="002A0534"/>
    <w:rsid w:val="002A1834"/>
    <w:rsid w:val="002A1844"/>
    <w:rsid w:val="002B1118"/>
    <w:rsid w:val="002B1246"/>
    <w:rsid w:val="002B1F65"/>
    <w:rsid w:val="002B2C38"/>
    <w:rsid w:val="002B2CE4"/>
    <w:rsid w:val="002B3EBD"/>
    <w:rsid w:val="002B5710"/>
    <w:rsid w:val="002B70D7"/>
    <w:rsid w:val="002C420F"/>
    <w:rsid w:val="002D2D53"/>
    <w:rsid w:val="002D55EB"/>
    <w:rsid w:val="002D5C12"/>
    <w:rsid w:val="002D73AD"/>
    <w:rsid w:val="002E0D4B"/>
    <w:rsid w:val="002E28A9"/>
    <w:rsid w:val="002E2A1C"/>
    <w:rsid w:val="002E3CF3"/>
    <w:rsid w:val="002E42AC"/>
    <w:rsid w:val="002E48EF"/>
    <w:rsid w:val="002E4D08"/>
    <w:rsid w:val="002F1D42"/>
    <w:rsid w:val="002F3C96"/>
    <w:rsid w:val="002F636A"/>
    <w:rsid w:val="00300054"/>
    <w:rsid w:val="00304CD2"/>
    <w:rsid w:val="00306B43"/>
    <w:rsid w:val="00311303"/>
    <w:rsid w:val="0031301B"/>
    <w:rsid w:val="00315026"/>
    <w:rsid w:val="00321EF1"/>
    <w:rsid w:val="003233CF"/>
    <w:rsid w:val="0032467B"/>
    <w:rsid w:val="003249E2"/>
    <w:rsid w:val="00325D9A"/>
    <w:rsid w:val="00327ABA"/>
    <w:rsid w:val="00327AF7"/>
    <w:rsid w:val="003315E4"/>
    <w:rsid w:val="00334127"/>
    <w:rsid w:val="0033601F"/>
    <w:rsid w:val="0033787D"/>
    <w:rsid w:val="003405A0"/>
    <w:rsid w:val="00342DD9"/>
    <w:rsid w:val="00343F12"/>
    <w:rsid w:val="00345A34"/>
    <w:rsid w:val="00345B64"/>
    <w:rsid w:val="00352714"/>
    <w:rsid w:val="00352745"/>
    <w:rsid w:val="00356CE1"/>
    <w:rsid w:val="003573B9"/>
    <w:rsid w:val="003610DA"/>
    <w:rsid w:val="00361718"/>
    <w:rsid w:val="003626FE"/>
    <w:rsid w:val="00362869"/>
    <w:rsid w:val="00366EBC"/>
    <w:rsid w:val="00367A71"/>
    <w:rsid w:val="00375404"/>
    <w:rsid w:val="00376327"/>
    <w:rsid w:val="0038274D"/>
    <w:rsid w:val="0038324A"/>
    <w:rsid w:val="0038371B"/>
    <w:rsid w:val="00390EDD"/>
    <w:rsid w:val="00391AE1"/>
    <w:rsid w:val="00393919"/>
    <w:rsid w:val="00393D24"/>
    <w:rsid w:val="003A04BF"/>
    <w:rsid w:val="003A3EC9"/>
    <w:rsid w:val="003A4170"/>
    <w:rsid w:val="003A4384"/>
    <w:rsid w:val="003A62F7"/>
    <w:rsid w:val="003B3E79"/>
    <w:rsid w:val="003B4C0E"/>
    <w:rsid w:val="003B4DC9"/>
    <w:rsid w:val="003B4F62"/>
    <w:rsid w:val="003B5E87"/>
    <w:rsid w:val="003C09F5"/>
    <w:rsid w:val="003C1D00"/>
    <w:rsid w:val="003C3390"/>
    <w:rsid w:val="003C4A9D"/>
    <w:rsid w:val="003C5207"/>
    <w:rsid w:val="003C7A55"/>
    <w:rsid w:val="003C7B84"/>
    <w:rsid w:val="003D498F"/>
    <w:rsid w:val="003D4CF1"/>
    <w:rsid w:val="003D635B"/>
    <w:rsid w:val="003D680F"/>
    <w:rsid w:val="003E00BA"/>
    <w:rsid w:val="003E17E6"/>
    <w:rsid w:val="003E2A46"/>
    <w:rsid w:val="003E2A84"/>
    <w:rsid w:val="003E333D"/>
    <w:rsid w:val="003E35E2"/>
    <w:rsid w:val="003E45ED"/>
    <w:rsid w:val="003E6137"/>
    <w:rsid w:val="003F5AC0"/>
    <w:rsid w:val="003F6104"/>
    <w:rsid w:val="003F65B5"/>
    <w:rsid w:val="003F6F8F"/>
    <w:rsid w:val="003F7533"/>
    <w:rsid w:val="004005FD"/>
    <w:rsid w:val="004015B0"/>
    <w:rsid w:val="00401D0E"/>
    <w:rsid w:val="00404651"/>
    <w:rsid w:val="00411636"/>
    <w:rsid w:val="00415091"/>
    <w:rsid w:val="0041512D"/>
    <w:rsid w:val="00416EA5"/>
    <w:rsid w:val="00420432"/>
    <w:rsid w:val="00422F8B"/>
    <w:rsid w:val="004231BA"/>
    <w:rsid w:val="00425E6C"/>
    <w:rsid w:val="00426BED"/>
    <w:rsid w:val="00427172"/>
    <w:rsid w:val="00427F91"/>
    <w:rsid w:val="0043227D"/>
    <w:rsid w:val="00434761"/>
    <w:rsid w:val="00435BBE"/>
    <w:rsid w:val="00436650"/>
    <w:rsid w:val="00440ED3"/>
    <w:rsid w:val="00441B55"/>
    <w:rsid w:val="00446009"/>
    <w:rsid w:val="00447C3D"/>
    <w:rsid w:val="00447C53"/>
    <w:rsid w:val="00447D21"/>
    <w:rsid w:val="0045069A"/>
    <w:rsid w:val="00451251"/>
    <w:rsid w:val="00451A59"/>
    <w:rsid w:val="0045341E"/>
    <w:rsid w:val="004542B1"/>
    <w:rsid w:val="004546E0"/>
    <w:rsid w:val="00454C14"/>
    <w:rsid w:val="004554AC"/>
    <w:rsid w:val="00457C85"/>
    <w:rsid w:val="00464279"/>
    <w:rsid w:val="004656C0"/>
    <w:rsid w:val="00466738"/>
    <w:rsid w:val="004743FF"/>
    <w:rsid w:val="00475B5C"/>
    <w:rsid w:val="004832EC"/>
    <w:rsid w:val="00484205"/>
    <w:rsid w:val="00484B2E"/>
    <w:rsid w:val="00486013"/>
    <w:rsid w:val="004916CF"/>
    <w:rsid w:val="00491786"/>
    <w:rsid w:val="00493655"/>
    <w:rsid w:val="00494811"/>
    <w:rsid w:val="00496295"/>
    <w:rsid w:val="004A1F47"/>
    <w:rsid w:val="004A2AE4"/>
    <w:rsid w:val="004A42B4"/>
    <w:rsid w:val="004A5686"/>
    <w:rsid w:val="004A5CF6"/>
    <w:rsid w:val="004B013A"/>
    <w:rsid w:val="004B10F5"/>
    <w:rsid w:val="004B43A3"/>
    <w:rsid w:val="004B5680"/>
    <w:rsid w:val="004C11CC"/>
    <w:rsid w:val="004C4A44"/>
    <w:rsid w:val="004C7324"/>
    <w:rsid w:val="004C7629"/>
    <w:rsid w:val="004D158C"/>
    <w:rsid w:val="004D1CF9"/>
    <w:rsid w:val="004D3948"/>
    <w:rsid w:val="004D7700"/>
    <w:rsid w:val="004E365A"/>
    <w:rsid w:val="004E4E28"/>
    <w:rsid w:val="004F02C2"/>
    <w:rsid w:val="004F2D15"/>
    <w:rsid w:val="004F4982"/>
    <w:rsid w:val="005008C6"/>
    <w:rsid w:val="00502E30"/>
    <w:rsid w:val="005036FA"/>
    <w:rsid w:val="00504E94"/>
    <w:rsid w:val="00505C62"/>
    <w:rsid w:val="00505EB9"/>
    <w:rsid w:val="00506CA6"/>
    <w:rsid w:val="00510068"/>
    <w:rsid w:val="00511DC0"/>
    <w:rsid w:val="00512E03"/>
    <w:rsid w:val="005132AD"/>
    <w:rsid w:val="00514099"/>
    <w:rsid w:val="0051486A"/>
    <w:rsid w:val="00515FF7"/>
    <w:rsid w:val="00516A63"/>
    <w:rsid w:val="00520063"/>
    <w:rsid w:val="00520FE6"/>
    <w:rsid w:val="0052178B"/>
    <w:rsid w:val="005220C9"/>
    <w:rsid w:val="0052408E"/>
    <w:rsid w:val="00532DA1"/>
    <w:rsid w:val="005405D3"/>
    <w:rsid w:val="005468DC"/>
    <w:rsid w:val="00552153"/>
    <w:rsid w:val="0055500C"/>
    <w:rsid w:val="0055580F"/>
    <w:rsid w:val="00556682"/>
    <w:rsid w:val="00562EAB"/>
    <w:rsid w:val="0056692B"/>
    <w:rsid w:val="00566E30"/>
    <w:rsid w:val="005717DC"/>
    <w:rsid w:val="00573064"/>
    <w:rsid w:val="005778D0"/>
    <w:rsid w:val="005778E1"/>
    <w:rsid w:val="005801DB"/>
    <w:rsid w:val="00580254"/>
    <w:rsid w:val="00580393"/>
    <w:rsid w:val="0058094F"/>
    <w:rsid w:val="00586E50"/>
    <w:rsid w:val="00593DE1"/>
    <w:rsid w:val="005953B1"/>
    <w:rsid w:val="00595C27"/>
    <w:rsid w:val="00595D66"/>
    <w:rsid w:val="005A19B1"/>
    <w:rsid w:val="005A2978"/>
    <w:rsid w:val="005A2A32"/>
    <w:rsid w:val="005A3BCA"/>
    <w:rsid w:val="005A56A1"/>
    <w:rsid w:val="005A63AE"/>
    <w:rsid w:val="005A6F62"/>
    <w:rsid w:val="005B1566"/>
    <w:rsid w:val="005B2FC6"/>
    <w:rsid w:val="005B55E2"/>
    <w:rsid w:val="005C1792"/>
    <w:rsid w:val="005C1DB5"/>
    <w:rsid w:val="005C4F64"/>
    <w:rsid w:val="005C594F"/>
    <w:rsid w:val="005C6691"/>
    <w:rsid w:val="005C6758"/>
    <w:rsid w:val="005C799E"/>
    <w:rsid w:val="005C79CE"/>
    <w:rsid w:val="005C7F25"/>
    <w:rsid w:val="005D1179"/>
    <w:rsid w:val="005D2140"/>
    <w:rsid w:val="005D40E4"/>
    <w:rsid w:val="005D490D"/>
    <w:rsid w:val="005E1768"/>
    <w:rsid w:val="005E27A7"/>
    <w:rsid w:val="005E2ED2"/>
    <w:rsid w:val="005E566F"/>
    <w:rsid w:val="005E6FC3"/>
    <w:rsid w:val="005F12BC"/>
    <w:rsid w:val="005F1A8D"/>
    <w:rsid w:val="005F3001"/>
    <w:rsid w:val="005F3DFC"/>
    <w:rsid w:val="00600110"/>
    <w:rsid w:val="00602C89"/>
    <w:rsid w:val="00604C60"/>
    <w:rsid w:val="00610BC0"/>
    <w:rsid w:val="00612225"/>
    <w:rsid w:val="006132AD"/>
    <w:rsid w:val="0061569C"/>
    <w:rsid w:val="00615CAB"/>
    <w:rsid w:val="00621DEB"/>
    <w:rsid w:val="00623BCE"/>
    <w:rsid w:val="0062755E"/>
    <w:rsid w:val="00631FE3"/>
    <w:rsid w:val="006336D9"/>
    <w:rsid w:val="006340C8"/>
    <w:rsid w:val="00634815"/>
    <w:rsid w:val="00635117"/>
    <w:rsid w:val="00641035"/>
    <w:rsid w:val="006476AF"/>
    <w:rsid w:val="00651259"/>
    <w:rsid w:val="00651746"/>
    <w:rsid w:val="00657B04"/>
    <w:rsid w:val="00662A27"/>
    <w:rsid w:val="006632C0"/>
    <w:rsid w:val="00664939"/>
    <w:rsid w:val="00665021"/>
    <w:rsid w:val="00666DCC"/>
    <w:rsid w:val="00672D46"/>
    <w:rsid w:val="006800CF"/>
    <w:rsid w:val="00680E31"/>
    <w:rsid w:val="006816C0"/>
    <w:rsid w:val="00682ABF"/>
    <w:rsid w:val="00683827"/>
    <w:rsid w:val="00685866"/>
    <w:rsid w:val="00686D17"/>
    <w:rsid w:val="00694350"/>
    <w:rsid w:val="00694B91"/>
    <w:rsid w:val="0069692C"/>
    <w:rsid w:val="00697329"/>
    <w:rsid w:val="006A1AF2"/>
    <w:rsid w:val="006A1C87"/>
    <w:rsid w:val="006A2A49"/>
    <w:rsid w:val="006A515B"/>
    <w:rsid w:val="006A712B"/>
    <w:rsid w:val="006A728D"/>
    <w:rsid w:val="006A77F4"/>
    <w:rsid w:val="006B19F2"/>
    <w:rsid w:val="006B2737"/>
    <w:rsid w:val="006B311C"/>
    <w:rsid w:val="006B421B"/>
    <w:rsid w:val="006B636B"/>
    <w:rsid w:val="006B7730"/>
    <w:rsid w:val="006B7C89"/>
    <w:rsid w:val="006C0A06"/>
    <w:rsid w:val="006C113C"/>
    <w:rsid w:val="006C63E4"/>
    <w:rsid w:val="006D1209"/>
    <w:rsid w:val="006D19DA"/>
    <w:rsid w:val="006D27A6"/>
    <w:rsid w:val="006E1471"/>
    <w:rsid w:val="006E282D"/>
    <w:rsid w:val="006E38B8"/>
    <w:rsid w:val="006E57EC"/>
    <w:rsid w:val="006F2346"/>
    <w:rsid w:val="006F4101"/>
    <w:rsid w:val="006F6767"/>
    <w:rsid w:val="00703623"/>
    <w:rsid w:val="0070407D"/>
    <w:rsid w:val="007061C0"/>
    <w:rsid w:val="00713945"/>
    <w:rsid w:val="00714CFD"/>
    <w:rsid w:val="007155DA"/>
    <w:rsid w:val="00716180"/>
    <w:rsid w:val="00716975"/>
    <w:rsid w:val="0072026C"/>
    <w:rsid w:val="007210F6"/>
    <w:rsid w:val="00722C1C"/>
    <w:rsid w:val="007234A3"/>
    <w:rsid w:val="00724E13"/>
    <w:rsid w:val="007277FC"/>
    <w:rsid w:val="007279AA"/>
    <w:rsid w:val="007300EC"/>
    <w:rsid w:val="00730C43"/>
    <w:rsid w:val="00730D08"/>
    <w:rsid w:val="007330DE"/>
    <w:rsid w:val="007335AA"/>
    <w:rsid w:val="00733E42"/>
    <w:rsid w:val="007340ED"/>
    <w:rsid w:val="00742F0C"/>
    <w:rsid w:val="00744CE0"/>
    <w:rsid w:val="0074535E"/>
    <w:rsid w:val="007467AB"/>
    <w:rsid w:val="00755B36"/>
    <w:rsid w:val="00755F21"/>
    <w:rsid w:val="0075679B"/>
    <w:rsid w:val="007574F3"/>
    <w:rsid w:val="00761672"/>
    <w:rsid w:val="00762771"/>
    <w:rsid w:val="00763A1E"/>
    <w:rsid w:val="00763B6C"/>
    <w:rsid w:val="00766B2D"/>
    <w:rsid w:val="00766CEE"/>
    <w:rsid w:val="007720B8"/>
    <w:rsid w:val="00774734"/>
    <w:rsid w:val="0077588F"/>
    <w:rsid w:val="007764AA"/>
    <w:rsid w:val="007807AD"/>
    <w:rsid w:val="007808F7"/>
    <w:rsid w:val="0078150C"/>
    <w:rsid w:val="0078480D"/>
    <w:rsid w:val="00786856"/>
    <w:rsid w:val="00787931"/>
    <w:rsid w:val="00787D82"/>
    <w:rsid w:val="00790339"/>
    <w:rsid w:val="007918BD"/>
    <w:rsid w:val="0079594E"/>
    <w:rsid w:val="0079626F"/>
    <w:rsid w:val="007A0002"/>
    <w:rsid w:val="007A0124"/>
    <w:rsid w:val="007A1123"/>
    <w:rsid w:val="007A5173"/>
    <w:rsid w:val="007A6F50"/>
    <w:rsid w:val="007B0F5D"/>
    <w:rsid w:val="007B1035"/>
    <w:rsid w:val="007B263D"/>
    <w:rsid w:val="007B2662"/>
    <w:rsid w:val="007B2FBB"/>
    <w:rsid w:val="007B59F7"/>
    <w:rsid w:val="007B672F"/>
    <w:rsid w:val="007C0131"/>
    <w:rsid w:val="007C46F5"/>
    <w:rsid w:val="007C50F0"/>
    <w:rsid w:val="007C6999"/>
    <w:rsid w:val="007D2126"/>
    <w:rsid w:val="007D2BFD"/>
    <w:rsid w:val="007E27DA"/>
    <w:rsid w:val="007E4BE9"/>
    <w:rsid w:val="007E5489"/>
    <w:rsid w:val="007E670A"/>
    <w:rsid w:val="007F5222"/>
    <w:rsid w:val="007F5B7B"/>
    <w:rsid w:val="008008A0"/>
    <w:rsid w:val="00800D6E"/>
    <w:rsid w:val="00801C71"/>
    <w:rsid w:val="00801EDE"/>
    <w:rsid w:val="008030AB"/>
    <w:rsid w:val="00803B7F"/>
    <w:rsid w:val="00804EE6"/>
    <w:rsid w:val="00805133"/>
    <w:rsid w:val="00807FBE"/>
    <w:rsid w:val="0081674F"/>
    <w:rsid w:val="00816A38"/>
    <w:rsid w:val="00817CC8"/>
    <w:rsid w:val="008212CD"/>
    <w:rsid w:val="00821C63"/>
    <w:rsid w:val="00837FE0"/>
    <w:rsid w:val="00841CA0"/>
    <w:rsid w:val="0084272F"/>
    <w:rsid w:val="008434AB"/>
    <w:rsid w:val="00845BA1"/>
    <w:rsid w:val="008474C3"/>
    <w:rsid w:val="00851A02"/>
    <w:rsid w:val="0085274E"/>
    <w:rsid w:val="00853863"/>
    <w:rsid w:val="0085392C"/>
    <w:rsid w:val="00860C8B"/>
    <w:rsid w:val="00862811"/>
    <w:rsid w:val="008658E6"/>
    <w:rsid w:val="00867F91"/>
    <w:rsid w:val="008729CF"/>
    <w:rsid w:val="00873817"/>
    <w:rsid w:val="00874FBE"/>
    <w:rsid w:val="008835BC"/>
    <w:rsid w:val="00885372"/>
    <w:rsid w:val="00885641"/>
    <w:rsid w:val="00887288"/>
    <w:rsid w:val="00892B80"/>
    <w:rsid w:val="008939F8"/>
    <w:rsid w:val="008A0A87"/>
    <w:rsid w:val="008A101D"/>
    <w:rsid w:val="008A2B64"/>
    <w:rsid w:val="008A468B"/>
    <w:rsid w:val="008A4B49"/>
    <w:rsid w:val="008A7F4E"/>
    <w:rsid w:val="008B420D"/>
    <w:rsid w:val="008B7057"/>
    <w:rsid w:val="008B7183"/>
    <w:rsid w:val="008C0776"/>
    <w:rsid w:val="008C0AB1"/>
    <w:rsid w:val="008C47C4"/>
    <w:rsid w:val="008C4DDC"/>
    <w:rsid w:val="008C576F"/>
    <w:rsid w:val="008C5862"/>
    <w:rsid w:val="008D0D95"/>
    <w:rsid w:val="008D1649"/>
    <w:rsid w:val="008D46D1"/>
    <w:rsid w:val="008D4E7D"/>
    <w:rsid w:val="008D64BF"/>
    <w:rsid w:val="008E0EDF"/>
    <w:rsid w:val="008E1E28"/>
    <w:rsid w:val="008E304A"/>
    <w:rsid w:val="008E364E"/>
    <w:rsid w:val="008F1390"/>
    <w:rsid w:val="008F166B"/>
    <w:rsid w:val="008F17C6"/>
    <w:rsid w:val="008F1BB6"/>
    <w:rsid w:val="008F3B43"/>
    <w:rsid w:val="008F68A8"/>
    <w:rsid w:val="008F6D2A"/>
    <w:rsid w:val="00900FBF"/>
    <w:rsid w:val="0090433B"/>
    <w:rsid w:val="00905279"/>
    <w:rsid w:val="00907A36"/>
    <w:rsid w:val="00907A95"/>
    <w:rsid w:val="00907CA5"/>
    <w:rsid w:val="0091000A"/>
    <w:rsid w:val="009112FB"/>
    <w:rsid w:val="00911960"/>
    <w:rsid w:val="0091202C"/>
    <w:rsid w:val="0091249B"/>
    <w:rsid w:val="0091391E"/>
    <w:rsid w:val="00916AEA"/>
    <w:rsid w:val="00917A08"/>
    <w:rsid w:val="00923B60"/>
    <w:rsid w:val="0092462E"/>
    <w:rsid w:val="00926F41"/>
    <w:rsid w:val="00926FFA"/>
    <w:rsid w:val="00927125"/>
    <w:rsid w:val="0092764E"/>
    <w:rsid w:val="00927D9B"/>
    <w:rsid w:val="00931726"/>
    <w:rsid w:val="00934AE1"/>
    <w:rsid w:val="00936DE4"/>
    <w:rsid w:val="009377A2"/>
    <w:rsid w:val="00940E46"/>
    <w:rsid w:val="009446D7"/>
    <w:rsid w:val="00945296"/>
    <w:rsid w:val="009470D2"/>
    <w:rsid w:val="009515AB"/>
    <w:rsid w:val="00952888"/>
    <w:rsid w:val="00954916"/>
    <w:rsid w:val="00955BB2"/>
    <w:rsid w:val="00956E80"/>
    <w:rsid w:val="00957382"/>
    <w:rsid w:val="00957F37"/>
    <w:rsid w:val="00960A97"/>
    <w:rsid w:val="00960B25"/>
    <w:rsid w:val="00962A05"/>
    <w:rsid w:val="0096512A"/>
    <w:rsid w:val="00966F9D"/>
    <w:rsid w:val="00966FEC"/>
    <w:rsid w:val="009708A8"/>
    <w:rsid w:val="009731A2"/>
    <w:rsid w:val="009759A6"/>
    <w:rsid w:val="00976BF5"/>
    <w:rsid w:val="00981088"/>
    <w:rsid w:val="009813C8"/>
    <w:rsid w:val="009815B1"/>
    <w:rsid w:val="00981CD2"/>
    <w:rsid w:val="00982A5A"/>
    <w:rsid w:val="00984187"/>
    <w:rsid w:val="00985763"/>
    <w:rsid w:val="009872EF"/>
    <w:rsid w:val="00987848"/>
    <w:rsid w:val="00987AC2"/>
    <w:rsid w:val="0099058C"/>
    <w:rsid w:val="009978D7"/>
    <w:rsid w:val="009A1301"/>
    <w:rsid w:val="009A1B69"/>
    <w:rsid w:val="009A6C77"/>
    <w:rsid w:val="009B0CEC"/>
    <w:rsid w:val="009B17BC"/>
    <w:rsid w:val="009B1E00"/>
    <w:rsid w:val="009B3D8C"/>
    <w:rsid w:val="009C365A"/>
    <w:rsid w:val="009C69D4"/>
    <w:rsid w:val="009C6EDD"/>
    <w:rsid w:val="009C6F7E"/>
    <w:rsid w:val="009C736E"/>
    <w:rsid w:val="009C7E41"/>
    <w:rsid w:val="009D0094"/>
    <w:rsid w:val="009D3400"/>
    <w:rsid w:val="009D3CB4"/>
    <w:rsid w:val="009D40D6"/>
    <w:rsid w:val="009D4F21"/>
    <w:rsid w:val="009D60DB"/>
    <w:rsid w:val="009D73E8"/>
    <w:rsid w:val="009D7FBA"/>
    <w:rsid w:val="009E315F"/>
    <w:rsid w:val="009F1E70"/>
    <w:rsid w:val="009F223B"/>
    <w:rsid w:val="009F526A"/>
    <w:rsid w:val="009F52B8"/>
    <w:rsid w:val="009F5F03"/>
    <w:rsid w:val="009F61C1"/>
    <w:rsid w:val="00A0183D"/>
    <w:rsid w:val="00A03510"/>
    <w:rsid w:val="00A051AF"/>
    <w:rsid w:val="00A105D2"/>
    <w:rsid w:val="00A133AE"/>
    <w:rsid w:val="00A15A36"/>
    <w:rsid w:val="00A16FED"/>
    <w:rsid w:val="00A20374"/>
    <w:rsid w:val="00A222C4"/>
    <w:rsid w:val="00A23637"/>
    <w:rsid w:val="00A24BA4"/>
    <w:rsid w:val="00A25A6E"/>
    <w:rsid w:val="00A2672B"/>
    <w:rsid w:val="00A268C2"/>
    <w:rsid w:val="00A30071"/>
    <w:rsid w:val="00A31A57"/>
    <w:rsid w:val="00A31C00"/>
    <w:rsid w:val="00A31F8E"/>
    <w:rsid w:val="00A334E7"/>
    <w:rsid w:val="00A351ED"/>
    <w:rsid w:val="00A36A8B"/>
    <w:rsid w:val="00A371E8"/>
    <w:rsid w:val="00A406F6"/>
    <w:rsid w:val="00A41C64"/>
    <w:rsid w:val="00A441FA"/>
    <w:rsid w:val="00A468B9"/>
    <w:rsid w:val="00A46A71"/>
    <w:rsid w:val="00A4771A"/>
    <w:rsid w:val="00A62044"/>
    <w:rsid w:val="00A63BBE"/>
    <w:rsid w:val="00A6430C"/>
    <w:rsid w:val="00A71F72"/>
    <w:rsid w:val="00A7612B"/>
    <w:rsid w:val="00A76193"/>
    <w:rsid w:val="00A830BE"/>
    <w:rsid w:val="00A85090"/>
    <w:rsid w:val="00A8537B"/>
    <w:rsid w:val="00A861FF"/>
    <w:rsid w:val="00A86C32"/>
    <w:rsid w:val="00A91141"/>
    <w:rsid w:val="00A95F9C"/>
    <w:rsid w:val="00AA2866"/>
    <w:rsid w:val="00AA7BC1"/>
    <w:rsid w:val="00AA7EED"/>
    <w:rsid w:val="00AB1083"/>
    <w:rsid w:val="00AB2161"/>
    <w:rsid w:val="00AB66B9"/>
    <w:rsid w:val="00AB77C4"/>
    <w:rsid w:val="00AB7E77"/>
    <w:rsid w:val="00AC3573"/>
    <w:rsid w:val="00AC4513"/>
    <w:rsid w:val="00AC7325"/>
    <w:rsid w:val="00AD12A9"/>
    <w:rsid w:val="00AD206F"/>
    <w:rsid w:val="00AD324D"/>
    <w:rsid w:val="00AD4497"/>
    <w:rsid w:val="00AD55FF"/>
    <w:rsid w:val="00AD60D0"/>
    <w:rsid w:val="00AD6443"/>
    <w:rsid w:val="00AE1304"/>
    <w:rsid w:val="00AE2108"/>
    <w:rsid w:val="00AE4E82"/>
    <w:rsid w:val="00AE5FAF"/>
    <w:rsid w:val="00AE7587"/>
    <w:rsid w:val="00AE7FA9"/>
    <w:rsid w:val="00AF1304"/>
    <w:rsid w:val="00AF2194"/>
    <w:rsid w:val="00AF230D"/>
    <w:rsid w:val="00AF3688"/>
    <w:rsid w:val="00AF705D"/>
    <w:rsid w:val="00B01C89"/>
    <w:rsid w:val="00B045E6"/>
    <w:rsid w:val="00B10F22"/>
    <w:rsid w:val="00B11F33"/>
    <w:rsid w:val="00B15171"/>
    <w:rsid w:val="00B163A1"/>
    <w:rsid w:val="00B179E5"/>
    <w:rsid w:val="00B22463"/>
    <w:rsid w:val="00B2272E"/>
    <w:rsid w:val="00B231AA"/>
    <w:rsid w:val="00B232BC"/>
    <w:rsid w:val="00B257F7"/>
    <w:rsid w:val="00B31F84"/>
    <w:rsid w:val="00B32DD5"/>
    <w:rsid w:val="00B33E5E"/>
    <w:rsid w:val="00B34C54"/>
    <w:rsid w:val="00B3714B"/>
    <w:rsid w:val="00B42C12"/>
    <w:rsid w:val="00B43E8F"/>
    <w:rsid w:val="00B472C5"/>
    <w:rsid w:val="00B479C6"/>
    <w:rsid w:val="00B53CF4"/>
    <w:rsid w:val="00B53D72"/>
    <w:rsid w:val="00B56AB5"/>
    <w:rsid w:val="00B60167"/>
    <w:rsid w:val="00B6483C"/>
    <w:rsid w:val="00B74D5E"/>
    <w:rsid w:val="00B750B0"/>
    <w:rsid w:val="00B75217"/>
    <w:rsid w:val="00B7634A"/>
    <w:rsid w:val="00B778CB"/>
    <w:rsid w:val="00B80AF0"/>
    <w:rsid w:val="00B83FE4"/>
    <w:rsid w:val="00B87505"/>
    <w:rsid w:val="00B87573"/>
    <w:rsid w:val="00B92A3D"/>
    <w:rsid w:val="00B92E0A"/>
    <w:rsid w:val="00B972D6"/>
    <w:rsid w:val="00B97860"/>
    <w:rsid w:val="00BA07B2"/>
    <w:rsid w:val="00BA0EA6"/>
    <w:rsid w:val="00BA1B5F"/>
    <w:rsid w:val="00BA229A"/>
    <w:rsid w:val="00BA2C87"/>
    <w:rsid w:val="00BA38DE"/>
    <w:rsid w:val="00BA6478"/>
    <w:rsid w:val="00BA7387"/>
    <w:rsid w:val="00BA7399"/>
    <w:rsid w:val="00BA7F01"/>
    <w:rsid w:val="00BB15AF"/>
    <w:rsid w:val="00BB2614"/>
    <w:rsid w:val="00BB66E3"/>
    <w:rsid w:val="00BB6E15"/>
    <w:rsid w:val="00BB73A3"/>
    <w:rsid w:val="00BC0860"/>
    <w:rsid w:val="00BC120C"/>
    <w:rsid w:val="00BC1FD0"/>
    <w:rsid w:val="00BC3BBB"/>
    <w:rsid w:val="00BC5992"/>
    <w:rsid w:val="00BC7FF3"/>
    <w:rsid w:val="00BD1994"/>
    <w:rsid w:val="00BD20E1"/>
    <w:rsid w:val="00BD312B"/>
    <w:rsid w:val="00BD3BD1"/>
    <w:rsid w:val="00BD51A9"/>
    <w:rsid w:val="00BD5889"/>
    <w:rsid w:val="00BD6722"/>
    <w:rsid w:val="00BE2F01"/>
    <w:rsid w:val="00BE5AC1"/>
    <w:rsid w:val="00BE5DB3"/>
    <w:rsid w:val="00BE5F4D"/>
    <w:rsid w:val="00BE7C95"/>
    <w:rsid w:val="00BF1131"/>
    <w:rsid w:val="00BF196E"/>
    <w:rsid w:val="00BF1BD1"/>
    <w:rsid w:val="00BF1F6D"/>
    <w:rsid w:val="00BF52CC"/>
    <w:rsid w:val="00BF58D4"/>
    <w:rsid w:val="00BF61AC"/>
    <w:rsid w:val="00C028E9"/>
    <w:rsid w:val="00C0424D"/>
    <w:rsid w:val="00C046CF"/>
    <w:rsid w:val="00C11635"/>
    <w:rsid w:val="00C12A45"/>
    <w:rsid w:val="00C13A19"/>
    <w:rsid w:val="00C13E0D"/>
    <w:rsid w:val="00C145E4"/>
    <w:rsid w:val="00C16635"/>
    <w:rsid w:val="00C2009D"/>
    <w:rsid w:val="00C24D8E"/>
    <w:rsid w:val="00C24EE6"/>
    <w:rsid w:val="00C26A2D"/>
    <w:rsid w:val="00C273DB"/>
    <w:rsid w:val="00C27BED"/>
    <w:rsid w:val="00C32B9D"/>
    <w:rsid w:val="00C36DD8"/>
    <w:rsid w:val="00C371BC"/>
    <w:rsid w:val="00C40AE2"/>
    <w:rsid w:val="00C42568"/>
    <w:rsid w:val="00C4522F"/>
    <w:rsid w:val="00C45CB6"/>
    <w:rsid w:val="00C46616"/>
    <w:rsid w:val="00C533F2"/>
    <w:rsid w:val="00C54C04"/>
    <w:rsid w:val="00C70984"/>
    <w:rsid w:val="00C70DBC"/>
    <w:rsid w:val="00C7146D"/>
    <w:rsid w:val="00C73029"/>
    <w:rsid w:val="00C73D4B"/>
    <w:rsid w:val="00C74930"/>
    <w:rsid w:val="00C751B7"/>
    <w:rsid w:val="00C81BFD"/>
    <w:rsid w:val="00C8228D"/>
    <w:rsid w:val="00C82759"/>
    <w:rsid w:val="00C8280E"/>
    <w:rsid w:val="00C8317F"/>
    <w:rsid w:val="00C83501"/>
    <w:rsid w:val="00C86A77"/>
    <w:rsid w:val="00C86B1C"/>
    <w:rsid w:val="00C925DF"/>
    <w:rsid w:val="00C93906"/>
    <w:rsid w:val="00C943D7"/>
    <w:rsid w:val="00CA033B"/>
    <w:rsid w:val="00CA0E8F"/>
    <w:rsid w:val="00CA1F4F"/>
    <w:rsid w:val="00CA30BF"/>
    <w:rsid w:val="00CB110B"/>
    <w:rsid w:val="00CB3350"/>
    <w:rsid w:val="00CB454E"/>
    <w:rsid w:val="00CB5A41"/>
    <w:rsid w:val="00CB6D38"/>
    <w:rsid w:val="00CC07A8"/>
    <w:rsid w:val="00CC380E"/>
    <w:rsid w:val="00CC6231"/>
    <w:rsid w:val="00CD1CD8"/>
    <w:rsid w:val="00CD2145"/>
    <w:rsid w:val="00CE3713"/>
    <w:rsid w:val="00CE5129"/>
    <w:rsid w:val="00CF1BC7"/>
    <w:rsid w:val="00CF2EB7"/>
    <w:rsid w:val="00CF329A"/>
    <w:rsid w:val="00CF4B4C"/>
    <w:rsid w:val="00CF4B7A"/>
    <w:rsid w:val="00CF58E9"/>
    <w:rsid w:val="00CF60C2"/>
    <w:rsid w:val="00CF60F6"/>
    <w:rsid w:val="00D0044E"/>
    <w:rsid w:val="00D01224"/>
    <w:rsid w:val="00D0505E"/>
    <w:rsid w:val="00D05D29"/>
    <w:rsid w:val="00D1036D"/>
    <w:rsid w:val="00D11823"/>
    <w:rsid w:val="00D11B7A"/>
    <w:rsid w:val="00D13112"/>
    <w:rsid w:val="00D172F9"/>
    <w:rsid w:val="00D17DE2"/>
    <w:rsid w:val="00D21730"/>
    <w:rsid w:val="00D2184A"/>
    <w:rsid w:val="00D21CEB"/>
    <w:rsid w:val="00D27B79"/>
    <w:rsid w:val="00D30BE4"/>
    <w:rsid w:val="00D34812"/>
    <w:rsid w:val="00D41B01"/>
    <w:rsid w:val="00D43039"/>
    <w:rsid w:val="00D455A6"/>
    <w:rsid w:val="00D46811"/>
    <w:rsid w:val="00D509D7"/>
    <w:rsid w:val="00D51CF4"/>
    <w:rsid w:val="00D529FC"/>
    <w:rsid w:val="00D5779B"/>
    <w:rsid w:val="00D61265"/>
    <w:rsid w:val="00D65A65"/>
    <w:rsid w:val="00D671A8"/>
    <w:rsid w:val="00D676E6"/>
    <w:rsid w:val="00D71334"/>
    <w:rsid w:val="00D736E7"/>
    <w:rsid w:val="00D73F56"/>
    <w:rsid w:val="00D7558C"/>
    <w:rsid w:val="00D76543"/>
    <w:rsid w:val="00D777BA"/>
    <w:rsid w:val="00D8237C"/>
    <w:rsid w:val="00D85AD8"/>
    <w:rsid w:val="00D86803"/>
    <w:rsid w:val="00D86864"/>
    <w:rsid w:val="00D87DF9"/>
    <w:rsid w:val="00D91416"/>
    <w:rsid w:val="00D93344"/>
    <w:rsid w:val="00D94451"/>
    <w:rsid w:val="00D94FF4"/>
    <w:rsid w:val="00D957D7"/>
    <w:rsid w:val="00DA0898"/>
    <w:rsid w:val="00DA420D"/>
    <w:rsid w:val="00DA694A"/>
    <w:rsid w:val="00DA6CFC"/>
    <w:rsid w:val="00DB031D"/>
    <w:rsid w:val="00DB17F1"/>
    <w:rsid w:val="00DB645A"/>
    <w:rsid w:val="00DC0D17"/>
    <w:rsid w:val="00DD0258"/>
    <w:rsid w:val="00DD0415"/>
    <w:rsid w:val="00DD12CC"/>
    <w:rsid w:val="00DD161C"/>
    <w:rsid w:val="00DD2382"/>
    <w:rsid w:val="00DD2894"/>
    <w:rsid w:val="00DD492C"/>
    <w:rsid w:val="00DD6EA4"/>
    <w:rsid w:val="00DD745B"/>
    <w:rsid w:val="00DD7B06"/>
    <w:rsid w:val="00DE03AE"/>
    <w:rsid w:val="00DE1163"/>
    <w:rsid w:val="00DE154A"/>
    <w:rsid w:val="00DF31D1"/>
    <w:rsid w:val="00DF4309"/>
    <w:rsid w:val="00DF4B63"/>
    <w:rsid w:val="00DF540A"/>
    <w:rsid w:val="00DF5A99"/>
    <w:rsid w:val="00DF71FD"/>
    <w:rsid w:val="00DF7461"/>
    <w:rsid w:val="00E00F77"/>
    <w:rsid w:val="00E014E9"/>
    <w:rsid w:val="00E0204F"/>
    <w:rsid w:val="00E064F9"/>
    <w:rsid w:val="00E2012B"/>
    <w:rsid w:val="00E21A71"/>
    <w:rsid w:val="00E21D40"/>
    <w:rsid w:val="00E335A7"/>
    <w:rsid w:val="00E345AA"/>
    <w:rsid w:val="00E359A9"/>
    <w:rsid w:val="00E36937"/>
    <w:rsid w:val="00E41F5E"/>
    <w:rsid w:val="00E4202C"/>
    <w:rsid w:val="00E42A1B"/>
    <w:rsid w:val="00E46921"/>
    <w:rsid w:val="00E525CE"/>
    <w:rsid w:val="00E527E7"/>
    <w:rsid w:val="00E56BC7"/>
    <w:rsid w:val="00E612BC"/>
    <w:rsid w:val="00E62D30"/>
    <w:rsid w:val="00E63D44"/>
    <w:rsid w:val="00E65173"/>
    <w:rsid w:val="00E67E8D"/>
    <w:rsid w:val="00E70140"/>
    <w:rsid w:val="00E70D9E"/>
    <w:rsid w:val="00E70E73"/>
    <w:rsid w:val="00E72290"/>
    <w:rsid w:val="00E72CE7"/>
    <w:rsid w:val="00E74404"/>
    <w:rsid w:val="00E74DBF"/>
    <w:rsid w:val="00E75BA2"/>
    <w:rsid w:val="00E76710"/>
    <w:rsid w:val="00E768C4"/>
    <w:rsid w:val="00E77523"/>
    <w:rsid w:val="00E82967"/>
    <w:rsid w:val="00E83493"/>
    <w:rsid w:val="00E83B87"/>
    <w:rsid w:val="00E85F98"/>
    <w:rsid w:val="00E86E21"/>
    <w:rsid w:val="00E87453"/>
    <w:rsid w:val="00E93324"/>
    <w:rsid w:val="00E9364A"/>
    <w:rsid w:val="00E93D50"/>
    <w:rsid w:val="00E9585B"/>
    <w:rsid w:val="00E97FC6"/>
    <w:rsid w:val="00EA255C"/>
    <w:rsid w:val="00EA2FE6"/>
    <w:rsid w:val="00EA335B"/>
    <w:rsid w:val="00EA395D"/>
    <w:rsid w:val="00EA5B94"/>
    <w:rsid w:val="00EA5D3E"/>
    <w:rsid w:val="00EA613A"/>
    <w:rsid w:val="00EA64AC"/>
    <w:rsid w:val="00EA654F"/>
    <w:rsid w:val="00EA6D01"/>
    <w:rsid w:val="00EB6B6E"/>
    <w:rsid w:val="00EB7319"/>
    <w:rsid w:val="00EC10D9"/>
    <w:rsid w:val="00EC5F21"/>
    <w:rsid w:val="00EC6CC5"/>
    <w:rsid w:val="00ED16F4"/>
    <w:rsid w:val="00ED1740"/>
    <w:rsid w:val="00ED28BB"/>
    <w:rsid w:val="00ED441A"/>
    <w:rsid w:val="00ED4E6D"/>
    <w:rsid w:val="00EE037C"/>
    <w:rsid w:val="00EE0B77"/>
    <w:rsid w:val="00EE3884"/>
    <w:rsid w:val="00EE4777"/>
    <w:rsid w:val="00EE5356"/>
    <w:rsid w:val="00EF0CE0"/>
    <w:rsid w:val="00EF2AE5"/>
    <w:rsid w:val="00EF31E8"/>
    <w:rsid w:val="00EF5C45"/>
    <w:rsid w:val="00EF5DC3"/>
    <w:rsid w:val="00F008C4"/>
    <w:rsid w:val="00F00FB5"/>
    <w:rsid w:val="00F02387"/>
    <w:rsid w:val="00F02B46"/>
    <w:rsid w:val="00F10BF8"/>
    <w:rsid w:val="00F12EAE"/>
    <w:rsid w:val="00F14875"/>
    <w:rsid w:val="00F163C1"/>
    <w:rsid w:val="00F21488"/>
    <w:rsid w:val="00F22F43"/>
    <w:rsid w:val="00F23EE2"/>
    <w:rsid w:val="00F25956"/>
    <w:rsid w:val="00F34EA9"/>
    <w:rsid w:val="00F3533B"/>
    <w:rsid w:val="00F35B5E"/>
    <w:rsid w:val="00F36DB0"/>
    <w:rsid w:val="00F3760C"/>
    <w:rsid w:val="00F37782"/>
    <w:rsid w:val="00F37B3C"/>
    <w:rsid w:val="00F40563"/>
    <w:rsid w:val="00F41CC6"/>
    <w:rsid w:val="00F43D82"/>
    <w:rsid w:val="00F45207"/>
    <w:rsid w:val="00F4626C"/>
    <w:rsid w:val="00F55AF5"/>
    <w:rsid w:val="00F57473"/>
    <w:rsid w:val="00F6254C"/>
    <w:rsid w:val="00F6308A"/>
    <w:rsid w:val="00F643A9"/>
    <w:rsid w:val="00F66311"/>
    <w:rsid w:val="00F66B55"/>
    <w:rsid w:val="00F71FA4"/>
    <w:rsid w:val="00F732F8"/>
    <w:rsid w:val="00F73D57"/>
    <w:rsid w:val="00F82D9E"/>
    <w:rsid w:val="00F83917"/>
    <w:rsid w:val="00F85256"/>
    <w:rsid w:val="00F856DE"/>
    <w:rsid w:val="00F86FB9"/>
    <w:rsid w:val="00F921C0"/>
    <w:rsid w:val="00F96DAC"/>
    <w:rsid w:val="00FA131F"/>
    <w:rsid w:val="00FA40F5"/>
    <w:rsid w:val="00FA4914"/>
    <w:rsid w:val="00FA73CD"/>
    <w:rsid w:val="00FB1255"/>
    <w:rsid w:val="00FB2CCD"/>
    <w:rsid w:val="00FB324C"/>
    <w:rsid w:val="00FB65ED"/>
    <w:rsid w:val="00FC1401"/>
    <w:rsid w:val="00FC38C7"/>
    <w:rsid w:val="00FC4687"/>
    <w:rsid w:val="00FC4C22"/>
    <w:rsid w:val="00FC792B"/>
    <w:rsid w:val="00FD2A9C"/>
    <w:rsid w:val="00FD7C06"/>
    <w:rsid w:val="00FE4C70"/>
    <w:rsid w:val="00FE638C"/>
    <w:rsid w:val="00FE6F05"/>
    <w:rsid w:val="00FF77CB"/>
    <w:rsid w:val="00FF78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80DCF1-2C4F-4A88-8435-D2D70302E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7C53"/>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447C53"/>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7C53"/>
    <w:rPr>
      <w:rFonts w:ascii="Times New Roman" w:eastAsia="Times New Roman" w:hAnsi="Times New Roman" w:cs="Times New Roman"/>
      <w:b/>
      <w:sz w:val="24"/>
      <w:szCs w:val="20"/>
      <w:lang w:eastAsia="ru-RU"/>
    </w:rPr>
  </w:style>
  <w:style w:type="paragraph" w:styleId="a3">
    <w:name w:val="header"/>
    <w:basedOn w:val="a"/>
    <w:link w:val="a4"/>
    <w:uiPriority w:val="99"/>
    <w:unhideWhenUsed/>
    <w:rsid w:val="00447C53"/>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447C53"/>
  </w:style>
  <w:style w:type="paragraph" w:styleId="a5">
    <w:name w:val="footer"/>
    <w:basedOn w:val="a"/>
    <w:link w:val="a6"/>
    <w:uiPriority w:val="99"/>
    <w:unhideWhenUsed/>
    <w:rsid w:val="00447C53"/>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447C53"/>
  </w:style>
  <w:style w:type="paragraph" w:styleId="a7">
    <w:name w:val="footnote text"/>
    <w:basedOn w:val="a"/>
    <w:link w:val="a8"/>
    <w:semiHidden/>
    <w:unhideWhenUsed/>
    <w:rsid w:val="00447C53"/>
  </w:style>
  <w:style w:type="character" w:customStyle="1" w:styleId="a8">
    <w:name w:val="Текст сноски Знак"/>
    <w:basedOn w:val="a0"/>
    <w:link w:val="a7"/>
    <w:semiHidden/>
    <w:rsid w:val="00447C53"/>
    <w:rPr>
      <w:rFonts w:ascii="Times New Roman" w:eastAsia="Times New Roman" w:hAnsi="Times New Roman" w:cs="Times New Roman"/>
      <w:sz w:val="24"/>
      <w:szCs w:val="20"/>
      <w:lang w:eastAsia="ru-RU"/>
    </w:rPr>
  </w:style>
  <w:style w:type="paragraph" w:styleId="a9">
    <w:name w:val="Body Text"/>
    <w:basedOn w:val="a"/>
    <w:link w:val="aa"/>
    <w:semiHidden/>
    <w:unhideWhenUsed/>
    <w:rsid w:val="00447C53"/>
    <w:pPr>
      <w:spacing w:line="240" w:lineRule="atLeast"/>
      <w:jc w:val="both"/>
    </w:pPr>
    <w:rPr>
      <w:lang w:val="x-none" w:eastAsia="x-none"/>
    </w:rPr>
  </w:style>
  <w:style w:type="character" w:customStyle="1" w:styleId="aa">
    <w:name w:val="Основной текст Знак"/>
    <w:basedOn w:val="a0"/>
    <w:link w:val="a9"/>
    <w:semiHidden/>
    <w:rsid w:val="00447C53"/>
    <w:rPr>
      <w:rFonts w:ascii="Times New Roman" w:eastAsia="Times New Roman" w:hAnsi="Times New Roman" w:cs="Times New Roman"/>
      <w:sz w:val="24"/>
      <w:szCs w:val="20"/>
      <w:lang w:val="x-none" w:eastAsia="x-none"/>
    </w:rPr>
  </w:style>
  <w:style w:type="paragraph" w:styleId="ab">
    <w:name w:val="Body Text Indent"/>
    <w:basedOn w:val="a"/>
    <w:link w:val="ac"/>
    <w:unhideWhenUsed/>
    <w:rsid w:val="00447C53"/>
    <w:pPr>
      <w:widowControl w:val="0"/>
      <w:snapToGrid w:val="0"/>
      <w:spacing w:line="240" w:lineRule="atLeast"/>
      <w:ind w:firstLine="720"/>
      <w:jc w:val="both"/>
    </w:pPr>
  </w:style>
  <w:style w:type="character" w:customStyle="1" w:styleId="ac">
    <w:name w:val="Основной текст с отступом Знак"/>
    <w:basedOn w:val="a0"/>
    <w:link w:val="ab"/>
    <w:rsid w:val="00447C53"/>
    <w:rPr>
      <w:rFonts w:ascii="Times New Roman" w:eastAsia="Times New Roman" w:hAnsi="Times New Roman" w:cs="Times New Roman"/>
      <w:sz w:val="24"/>
      <w:szCs w:val="20"/>
      <w:lang w:eastAsia="ru-RU"/>
    </w:rPr>
  </w:style>
  <w:style w:type="paragraph" w:styleId="2">
    <w:name w:val="Body Text 2"/>
    <w:basedOn w:val="a"/>
    <w:link w:val="20"/>
    <w:unhideWhenUsed/>
    <w:rsid w:val="00447C53"/>
    <w:rPr>
      <w:lang w:val="x-none" w:eastAsia="x-none"/>
    </w:rPr>
  </w:style>
  <w:style w:type="character" w:customStyle="1" w:styleId="20">
    <w:name w:val="Основной текст 2 Знак"/>
    <w:basedOn w:val="a0"/>
    <w:link w:val="2"/>
    <w:rsid w:val="00447C53"/>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447C53"/>
    <w:pPr>
      <w:spacing w:line="256" w:lineRule="auto"/>
      <w:ind w:left="120" w:firstLine="589"/>
      <w:jc w:val="both"/>
    </w:pPr>
    <w:rPr>
      <w:lang w:val="x-none" w:eastAsia="x-none"/>
    </w:rPr>
  </w:style>
  <w:style w:type="character" w:customStyle="1" w:styleId="30">
    <w:name w:val="Основной текст с отступом 3 Знак"/>
    <w:basedOn w:val="a0"/>
    <w:link w:val="3"/>
    <w:semiHidden/>
    <w:rsid w:val="00447C53"/>
    <w:rPr>
      <w:rFonts w:ascii="Times New Roman" w:eastAsia="Times New Roman" w:hAnsi="Times New Roman" w:cs="Times New Roman"/>
      <w:sz w:val="24"/>
      <w:szCs w:val="20"/>
      <w:lang w:val="x-none" w:eastAsia="x-none"/>
    </w:rPr>
  </w:style>
  <w:style w:type="paragraph" w:styleId="ad">
    <w:name w:val="List Paragraph"/>
    <w:basedOn w:val="a"/>
    <w:uiPriority w:val="34"/>
    <w:qFormat/>
    <w:rsid w:val="00447C53"/>
    <w:pPr>
      <w:spacing w:after="200" w:line="276" w:lineRule="auto"/>
      <w:ind w:left="708"/>
    </w:pPr>
    <w:rPr>
      <w:rFonts w:ascii="Calibri" w:hAnsi="Calibri"/>
      <w:sz w:val="22"/>
      <w:szCs w:val="22"/>
      <w:lang w:eastAsia="en-US"/>
    </w:rPr>
  </w:style>
  <w:style w:type="paragraph" w:customStyle="1" w:styleId="ConsPlusNonformat">
    <w:name w:val="ConsPlusNonformat"/>
    <w:rsid w:val="00447C5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447C53"/>
    <w:rPr>
      <w:sz w:val="24"/>
      <w:szCs w:val="24"/>
      <w:shd w:val="clear" w:color="auto" w:fill="FFFFFF"/>
    </w:rPr>
  </w:style>
  <w:style w:type="paragraph" w:customStyle="1" w:styleId="31">
    <w:name w:val="Основной текст3"/>
    <w:basedOn w:val="a"/>
    <w:link w:val="Bodytext"/>
    <w:rsid w:val="00447C53"/>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447C53"/>
    <w:rPr>
      <w:sz w:val="24"/>
      <w:szCs w:val="24"/>
      <w:shd w:val="clear" w:color="auto" w:fill="FFFFFF"/>
    </w:rPr>
  </w:style>
  <w:style w:type="paragraph" w:customStyle="1" w:styleId="Heading70">
    <w:name w:val="Heading #7"/>
    <w:basedOn w:val="a"/>
    <w:link w:val="Heading7"/>
    <w:rsid w:val="00447C53"/>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447C53"/>
    <w:rPr>
      <w:shd w:val="clear" w:color="auto" w:fill="FFFFFF"/>
    </w:rPr>
  </w:style>
  <w:style w:type="paragraph" w:customStyle="1" w:styleId="Barcode0">
    <w:name w:val="Barcode"/>
    <w:basedOn w:val="a"/>
    <w:link w:val="Barcode"/>
    <w:uiPriority w:val="99"/>
    <w:rsid w:val="00447C53"/>
    <w:pPr>
      <w:widowControl w:val="0"/>
      <w:shd w:val="clear" w:color="auto" w:fill="FFFFFF"/>
    </w:pPr>
    <w:rPr>
      <w:rFonts w:asciiTheme="minorHAnsi" w:eastAsiaTheme="minorHAnsi" w:hAnsiTheme="minorHAnsi" w:cstheme="minorBidi"/>
      <w:sz w:val="22"/>
      <w:szCs w:val="22"/>
      <w:lang w:eastAsia="en-US"/>
    </w:rPr>
  </w:style>
  <w:style w:type="paragraph" w:customStyle="1" w:styleId="-">
    <w:name w:val="Контракт-подпункт"/>
    <w:basedOn w:val="a"/>
    <w:rsid w:val="00447C53"/>
    <w:pPr>
      <w:tabs>
        <w:tab w:val="num" w:pos="360"/>
      </w:tabs>
      <w:spacing w:line="360" w:lineRule="auto"/>
      <w:ind w:firstLine="567"/>
      <w:jc w:val="both"/>
    </w:pPr>
    <w:rPr>
      <w:sz w:val="28"/>
      <w:szCs w:val="28"/>
    </w:rPr>
  </w:style>
  <w:style w:type="character" w:styleId="ae">
    <w:name w:val="footnote reference"/>
    <w:semiHidden/>
    <w:unhideWhenUsed/>
    <w:rsid w:val="00447C53"/>
    <w:rPr>
      <w:vertAlign w:val="superscript"/>
    </w:rPr>
  </w:style>
  <w:style w:type="character" w:customStyle="1" w:styleId="af">
    <w:name w:val="Цветовое выделение"/>
    <w:uiPriority w:val="99"/>
    <w:rsid w:val="00447C53"/>
    <w:rPr>
      <w:b/>
      <w:bCs w:val="0"/>
      <w:color w:val="000080"/>
    </w:rPr>
  </w:style>
  <w:style w:type="character" w:styleId="af0">
    <w:name w:val="Hyperlink"/>
    <w:basedOn w:val="a0"/>
    <w:uiPriority w:val="99"/>
    <w:semiHidden/>
    <w:unhideWhenUsed/>
    <w:rsid w:val="00447C53"/>
    <w:rPr>
      <w:color w:val="0000FF"/>
      <w:u w:val="single"/>
    </w:rPr>
  </w:style>
  <w:style w:type="character" w:styleId="af1">
    <w:name w:val="annotation reference"/>
    <w:basedOn w:val="a0"/>
    <w:uiPriority w:val="99"/>
    <w:semiHidden/>
    <w:unhideWhenUsed/>
    <w:rsid w:val="00447C53"/>
    <w:rPr>
      <w:sz w:val="16"/>
      <w:szCs w:val="16"/>
    </w:rPr>
  </w:style>
  <w:style w:type="paragraph" w:styleId="af2">
    <w:name w:val="annotation text"/>
    <w:basedOn w:val="a"/>
    <w:link w:val="af3"/>
    <w:uiPriority w:val="99"/>
    <w:semiHidden/>
    <w:unhideWhenUsed/>
    <w:rsid w:val="00447C53"/>
  </w:style>
  <w:style w:type="character" w:customStyle="1" w:styleId="af3">
    <w:name w:val="Текст примечания Знак"/>
    <w:basedOn w:val="a0"/>
    <w:link w:val="af2"/>
    <w:uiPriority w:val="99"/>
    <w:semiHidden/>
    <w:rsid w:val="00447C53"/>
    <w:rPr>
      <w:rFonts w:ascii="Times New Roman" w:eastAsia="Times New Roman" w:hAnsi="Times New Roman" w:cs="Times New Roman"/>
      <w:sz w:val="24"/>
      <w:szCs w:val="20"/>
      <w:lang w:eastAsia="ru-RU"/>
    </w:rPr>
  </w:style>
  <w:style w:type="paragraph" w:styleId="af4">
    <w:name w:val="annotation subject"/>
    <w:basedOn w:val="af2"/>
    <w:next w:val="af2"/>
    <w:link w:val="af5"/>
    <w:uiPriority w:val="99"/>
    <w:semiHidden/>
    <w:unhideWhenUsed/>
    <w:rsid w:val="00447C53"/>
    <w:rPr>
      <w:b/>
      <w:bCs/>
    </w:rPr>
  </w:style>
  <w:style w:type="character" w:customStyle="1" w:styleId="af5">
    <w:name w:val="Тема примечания Знак"/>
    <w:basedOn w:val="af3"/>
    <w:link w:val="af4"/>
    <w:uiPriority w:val="99"/>
    <w:semiHidden/>
    <w:rsid w:val="00447C53"/>
    <w:rPr>
      <w:rFonts w:ascii="Times New Roman" w:eastAsia="Times New Roman" w:hAnsi="Times New Roman" w:cs="Times New Roman"/>
      <w:b/>
      <w:bCs/>
      <w:sz w:val="24"/>
      <w:szCs w:val="20"/>
      <w:lang w:eastAsia="ru-RU"/>
    </w:rPr>
  </w:style>
  <w:style w:type="paragraph" w:styleId="af6">
    <w:name w:val="Balloon Text"/>
    <w:basedOn w:val="a"/>
    <w:link w:val="af7"/>
    <w:uiPriority w:val="99"/>
    <w:semiHidden/>
    <w:unhideWhenUsed/>
    <w:rsid w:val="00447C53"/>
    <w:rPr>
      <w:rFonts w:ascii="Tahoma" w:hAnsi="Tahoma" w:cs="Tahoma"/>
      <w:sz w:val="16"/>
      <w:szCs w:val="16"/>
    </w:rPr>
  </w:style>
  <w:style w:type="character" w:customStyle="1" w:styleId="af7">
    <w:name w:val="Текст выноски Знак"/>
    <w:basedOn w:val="a0"/>
    <w:link w:val="af6"/>
    <w:uiPriority w:val="99"/>
    <w:semiHidden/>
    <w:rsid w:val="00447C53"/>
    <w:rPr>
      <w:rFonts w:ascii="Tahoma" w:eastAsia="Times New Roman" w:hAnsi="Tahoma" w:cs="Tahoma"/>
      <w:sz w:val="16"/>
      <w:szCs w:val="16"/>
      <w:lang w:eastAsia="ru-RU"/>
    </w:rPr>
  </w:style>
  <w:style w:type="character" w:customStyle="1" w:styleId="Bodytext5">
    <w:name w:val="Body text (5)_"/>
    <w:link w:val="Bodytext50"/>
    <w:locked/>
    <w:rsid w:val="00447C53"/>
    <w:rPr>
      <w:sz w:val="24"/>
      <w:szCs w:val="24"/>
      <w:shd w:val="clear" w:color="auto" w:fill="FFFFFF"/>
    </w:rPr>
  </w:style>
  <w:style w:type="paragraph" w:customStyle="1" w:styleId="Bodytext50">
    <w:name w:val="Body text (5)"/>
    <w:basedOn w:val="a"/>
    <w:link w:val="Bodytext5"/>
    <w:rsid w:val="00447C53"/>
    <w:pPr>
      <w:shd w:val="clear" w:color="auto" w:fill="FFFFFF"/>
      <w:spacing w:before="240" w:line="270" w:lineRule="exact"/>
      <w:jc w:val="both"/>
    </w:pPr>
    <w:rPr>
      <w:rFonts w:asciiTheme="minorHAnsi" w:eastAsiaTheme="minorHAnsi" w:hAnsiTheme="minorHAnsi" w:cstheme="minorBidi"/>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072.7441/"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garantf1://10064072.451/"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0064072.395/"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garantf1://10064072.744/" TargetMode="External"/><Relationship Id="rId4" Type="http://schemas.openxmlformats.org/officeDocument/2006/relationships/webSettings" Target="webSettings.xml"/><Relationship Id="rId9" Type="http://schemas.openxmlformats.org/officeDocument/2006/relationships/hyperlink" Target="garantf1://10064072.709/"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28F61E9C</Template>
  <TotalTime>54</TotalTime>
  <Pages>31</Pages>
  <Words>13335</Words>
  <Characters>76014</Characters>
  <Application>Microsoft Office Word</Application>
  <DocSecurity>0</DocSecurity>
  <Lines>633</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Клевакин Игорь Александрович</dc:creator>
  <cp:keywords/>
  <dc:description/>
  <cp:lastModifiedBy>Мурашов Олег Владимирович</cp:lastModifiedBy>
  <cp:revision>5</cp:revision>
  <cp:lastPrinted>2016-09-19T06:22:00Z</cp:lastPrinted>
  <dcterms:created xsi:type="dcterms:W3CDTF">2016-09-14T10:56:00Z</dcterms:created>
  <dcterms:modified xsi:type="dcterms:W3CDTF">2016-09-22T12:52:00Z</dcterms:modified>
</cp:coreProperties>
</file>